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8C679" w14:textId="77777777" w:rsidR="00DD4433" w:rsidRPr="004D457F" w:rsidRDefault="00DD4433" w:rsidP="00645BDE">
      <w:pPr>
        <w:pStyle w:val="NoSpacing"/>
        <w:jc w:val="center"/>
        <w:rPr>
          <w:rFonts w:ascii="Arial" w:hAnsi="Arial" w:cs="Arial"/>
          <w:b/>
          <w:smallCaps/>
          <w:sz w:val="56"/>
          <w:szCs w:val="44"/>
          <w:lang w:val="gd-GB"/>
        </w:rPr>
      </w:pPr>
      <w:r w:rsidRPr="004D457F">
        <w:rPr>
          <w:rFonts w:ascii="Arial" w:hAnsi="Arial" w:cs="Arial"/>
          <w:b/>
          <w:smallCaps/>
          <w:sz w:val="56"/>
          <w:szCs w:val="44"/>
          <w:lang w:val="gd-GB"/>
        </w:rPr>
        <w:t>Biadh agus Deoch</w:t>
      </w:r>
    </w:p>
    <w:p w14:paraId="4592F077" w14:textId="77777777" w:rsidR="00DD4433" w:rsidRPr="004D457F" w:rsidRDefault="00DD4433" w:rsidP="00645BDE">
      <w:pPr>
        <w:pStyle w:val="NoSpacing"/>
        <w:jc w:val="both"/>
        <w:rPr>
          <w:rFonts w:ascii="Arial" w:hAnsi="Arial" w:cs="Arial"/>
          <w:smallCaps/>
          <w:sz w:val="24"/>
          <w:szCs w:val="24"/>
          <w:highlight w:val="lightGray"/>
          <w:u w:val="single"/>
          <w:lang w:val="gd-GB"/>
        </w:rPr>
      </w:pPr>
    </w:p>
    <w:p w14:paraId="311FDD46" w14:textId="77777777" w:rsidR="00DD4433" w:rsidRPr="004D457F" w:rsidRDefault="00DD4433" w:rsidP="00645BDE">
      <w:pPr>
        <w:pStyle w:val="NoSpacing"/>
        <w:pBdr>
          <w:top w:val="single" w:sz="4" w:space="1" w:color="auto"/>
          <w:left w:val="single" w:sz="4" w:space="0" w:color="auto"/>
          <w:bottom w:val="single" w:sz="4" w:space="1" w:color="auto"/>
          <w:right w:val="single" w:sz="4" w:space="1" w:color="auto"/>
        </w:pBdr>
        <w:shd w:val="clear" w:color="auto" w:fill="FABF8F"/>
        <w:jc w:val="both"/>
        <w:rPr>
          <w:rFonts w:ascii="Arial" w:hAnsi="Arial" w:cs="Arial"/>
          <w:b/>
          <w:sz w:val="28"/>
          <w:szCs w:val="28"/>
          <w:lang w:val="gd-GB"/>
        </w:rPr>
      </w:pPr>
      <w:r w:rsidRPr="004D457F">
        <w:rPr>
          <w:rFonts w:ascii="Arial" w:hAnsi="Arial" w:cs="Arial"/>
          <w:b/>
          <w:sz w:val="28"/>
          <w:szCs w:val="28"/>
          <w:lang w:val="gd-GB"/>
        </w:rPr>
        <w:t>Fèin-fhoghainteachd agus malairt</w:t>
      </w:r>
    </w:p>
    <w:p w14:paraId="2E788A51" w14:textId="77777777" w:rsidR="00DD4433" w:rsidRPr="004D457F" w:rsidRDefault="00DD4433" w:rsidP="00645BDE">
      <w:pPr>
        <w:pStyle w:val="NoSpacing"/>
        <w:pBdr>
          <w:top w:val="single" w:sz="4" w:space="1" w:color="auto"/>
          <w:left w:val="single" w:sz="4" w:space="0" w:color="auto"/>
          <w:bottom w:val="single" w:sz="4" w:space="1" w:color="auto"/>
          <w:right w:val="single" w:sz="4" w:space="1" w:color="auto"/>
        </w:pBdr>
        <w:shd w:val="clear" w:color="auto" w:fill="FABF8F"/>
        <w:jc w:val="both"/>
        <w:rPr>
          <w:rFonts w:ascii="Arial" w:hAnsi="Arial" w:cs="Arial"/>
          <w:sz w:val="24"/>
          <w:szCs w:val="28"/>
          <w:lang w:val="gd-GB"/>
        </w:rPr>
      </w:pPr>
      <w:r w:rsidRPr="004D457F">
        <w:rPr>
          <w:rFonts w:ascii="Arial" w:hAnsi="Arial" w:cs="Arial"/>
          <w:sz w:val="24"/>
          <w:szCs w:val="28"/>
          <w:lang w:val="gd-GB"/>
        </w:rPr>
        <w:t xml:space="preserve">Anns na comainn shòisealta a bha ann sna meadhan-aoisean, bha caitheamh-beatha aig mòran dhaoine a bha an ìre mhath </w:t>
      </w:r>
      <w:r w:rsidRPr="004D457F">
        <w:rPr>
          <w:rFonts w:ascii="Arial" w:hAnsi="Arial" w:cs="Arial"/>
          <w:b/>
          <w:bCs/>
          <w:sz w:val="24"/>
          <w:szCs w:val="28"/>
          <w:lang w:val="gd-GB"/>
        </w:rPr>
        <w:t>fèin-fhoghainteach</w:t>
      </w:r>
      <w:r w:rsidRPr="004D457F">
        <w:rPr>
          <w:rFonts w:ascii="Arial" w:hAnsi="Arial" w:cs="Arial"/>
          <w:sz w:val="24"/>
          <w:szCs w:val="28"/>
          <w:lang w:val="gd-GB"/>
        </w:rPr>
        <w:t xml:space="preserve">. Bhiodh iad a’ cinneasachadh biadh gu leòr dìreach airson an teaghlaich aca fhèin. Ach far an robh iad comasach air barrachd a chinneasachadh na bha a dhìth orra (mar eisimpleir, ma bha an t-sìde math agus ma bha am bàrr a’ cinneasachadh gu math), bhiodh iad a’ </w:t>
      </w:r>
      <w:r w:rsidRPr="004D457F">
        <w:rPr>
          <w:rFonts w:ascii="Arial" w:hAnsi="Arial" w:cs="Arial"/>
          <w:b/>
          <w:bCs/>
          <w:sz w:val="24"/>
          <w:szCs w:val="28"/>
          <w:lang w:val="gd-GB"/>
        </w:rPr>
        <w:t>malairt</w:t>
      </w:r>
      <w:r w:rsidRPr="004D457F">
        <w:rPr>
          <w:rFonts w:ascii="Arial" w:hAnsi="Arial" w:cs="Arial"/>
          <w:sz w:val="24"/>
          <w:szCs w:val="28"/>
          <w:lang w:val="gd-GB"/>
        </w:rPr>
        <w:t xml:space="preserve"> biadh an iomlaid airgead no bathar eile (leithid clòimh no ainmhidhean).</w:t>
      </w:r>
    </w:p>
    <w:p w14:paraId="615F0EA1" w14:textId="77777777" w:rsidR="00DD4433" w:rsidRPr="004D457F" w:rsidRDefault="00DD4433" w:rsidP="00645BDE">
      <w:pPr>
        <w:pStyle w:val="NoSpacing"/>
        <w:pBdr>
          <w:top w:val="single" w:sz="4" w:space="1" w:color="auto"/>
          <w:left w:val="single" w:sz="4" w:space="0" w:color="auto"/>
          <w:bottom w:val="single" w:sz="4" w:space="1" w:color="auto"/>
          <w:right w:val="single" w:sz="4" w:space="1" w:color="auto"/>
        </w:pBdr>
        <w:shd w:val="clear" w:color="auto" w:fill="FABF8F"/>
        <w:jc w:val="both"/>
        <w:rPr>
          <w:rFonts w:ascii="Arial" w:hAnsi="Arial" w:cs="Arial"/>
          <w:sz w:val="24"/>
          <w:szCs w:val="28"/>
          <w:lang w:val="gd-GB"/>
        </w:rPr>
      </w:pPr>
    </w:p>
    <w:p w14:paraId="16C12217" w14:textId="77777777" w:rsidR="00DD4433" w:rsidRPr="004D457F" w:rsidRDefault="00DD4433" w:rsidP="00645BDE">
      <w:pPr>
        <w:pStyle w:val="NoSpacing"/>
        <w:pBdr>
          <w:top w:val="single" w:sz="4" w:space="1" w:color="auto"/>
          <w:left w:val="single" w:sz="4" w:space="0" w:color="auto"/>
          <w:bottom w:val="single" w:sz="4" w:space="1" w:color="auto"/>
          <w:right w:val="single" w:sz="4" w:space="1" w:color="auto"/>
        </w:pBdr>
        <w:shd w:val="clear" w:color="auto" w:fill="FABF8F"/>
        <w:spacing w:before="120"/>
        <w:jc w:val="both"/>
        <w:rPr>
          <w:rFonts w:ascii="Arial" w:hAnsi="Arial" w:cs="Arial"/>
          <w:b/>
          <w:sz w:val="28"/>
          <w:szCs w:val="28"/>
          <w:lang w:val="gd-GB"/>
        </w:rPr>
      </w:pPr>
      <w:r w:rsidRPr="004D457F">
        <w:rPr>
          <w:rFonts w:ascii="Arial" w:hAnsi="Arial" w:cs="Arial"/>
          <w:b/>
          <w:sz w:val="28"/>
          <w:szCs w:val="28"/>
          <w:lang w:val="gd-GB"/>
        </w:rPr>
        <w:t>Tomhasan</w:t>
      </w:r>
    </w:p>
    <w:p w14:paraId="0A45798A" w14:textId="097D89F3" w:rsidR="00DD4433" w:rsidRPr="004D457F" w:rsidRDefault="00DD4433" w:rsidP="00645BDE">
      <w:pPr>
        <w:pBdr>
          <w:top w:val="single" w:sz="4" w:space="1" w:color="auto"/>
          <w:left w:val="single" w:sz="4" w:space="0" w:color="auto"/>
          <w:bottom w:val="single" w:sz="4" w:space="1" w:color="auto"/>
          <w:right w:val="single" w:sz="4" w:space="1" w:color="auto"/>
        </w:pBdr>
        <w:shd w:val="clear" w:color="auto" w:fill="FABF8F"/>
        <w:spacing w:after="0"/>
        <w:jc w:val="both"/>
        <w:rPr>
          <w:rFonts w:ascii="Arial" w:hAnsi="Arial" w:cs="Arial"/>
          <w:sz w:val="24"/>
          <w:szCs w:val="28"/>
          <w:lang w:val="gd-GB"/>
        </w:rPr>
      </w:pPr>
      <w:r w:rsidRPr="004D457F">
        <w:rPr>
          <w:rFonts w:ascii="Arial" w:hAnsi="Arial" w:cs="Arial"/>
          <w:sz w:val="24"/>
          <w:szCs w:val="28"/>
          <w:lang w:val="gd-GB"/>
        </w:rPr>
        <w:t>B’ fheudar gun robh biadh air a thomhas ann an dòigh chunbhalach, gus am faod</w:t>
      </w:r>
      <w:r w:rsidR="007C7423">
        <w:rPr>
          <w:rFonts w:ascii="Arial" w:hAnsi="Arial" w:cs="Arial"/>
          <w:sz w:val="24"/>
          <w:szCs w:val="28"/>
          <w:lang w:val="gd-GB"/>
        </w:rPr>
        <w:t>adh</w:t>
      </w:r>
      <w:r w:rsidRPr="004D457F">
        <w:rPr>
          <w:rFonts w:ascii="Arial" w:hAnsi="Arial" w:cs="Arial"/>
          <w:sz w:val="24"/>
          <w:szCs w:val="28"/>
          <w:lang w:val="gd-GB"/>
        </w:rPr>
        <w:t xml:space="preserve"> daoine suaip chothromach a dhèanamh airson a’ bhathair aca. Mar eisimpleir, chaidh gràinean a thomhas ann an cairtealan (càrtan) agus chaidh lionn sam bith a thomhas ann an tunnaichean (agus chaidh an cumail, sa chumantas, ann an casgan). Bha tomhas bathair ceangailte ri luach a’ bhathair ann an airgead: smaoinich air carson a tha ‘punnd Sasannach’ (£) againn an-diugh a bharrachd air punnd cuideim (lb).</w:t>
      </w:r>
    </w:p>
    <w:p w14:paraId="26546AEA" w14:textId="77777777" w:rsidR="00DD4433" w:rsidRPr="004D457F" w:rsidRDefault="00DD4433" w:rsidP="00645BDE">
      <w:pPr>
        <w:pBdr>
          <w:top w:val="single" w:sz="4" w:space="1" w:color="auto"/>
          <w:left w:val="single" w:sz="4" w:space="0" w:color="auto"/>
          <w:bottom w:val="single" w:sz="4" w:space="1" w:color="auto"/>
          <w:right w:val="single" w:sz="4" w:space="1" w:color="auto"/>
        </w:pBdr>
        <w:shd w:val="clear" w:color="auto" w:fill="FABF8F"/>
        <w:spacing w:after="0"/>
        <w:jc w:val="both"/>
        <w:rPr>
          <w:rFonts w:ascii="Arial" w:hAnsi="Arial" w:cs="Arial"/>
          <w:sz w:val="24"/>
          <w:szCs w:val="28"/>
          <w:lang w:val="gd-GB"/>
        </w:rPr>
      </w:pPr>
    </w:p>
    <w:p w14:paraId="0F966D4D" w14:textId="77777777" w:rsidR="00DD4433" w:rsidRPr="004D457F" w:rsidRDefault="00DD4433" w:rsidP="00645BDE">
      <w:pPr>
        <w:pStyle w:val="NoSpacing"/>
        <w:pBdr>
          <w:top w:val="single" w:sz="4" w:space="1" w:color="auto"/>
          <w:left w:val="single" w:sz="4" w:space="0" w:color="auto"/>
          <w:bottom w:val="single" w:sz="4" w:space="1" w:color="auto"/>
          <w:right w:val="single" w:sz="4" w:space="1" w:color="auto"/>
        </w:pBdr>
        <w:shd w:val="clear" w:color="auto" w:fill="FABF8F"/>
        <w:spacing w:before="120"/>
        <w:jc w:val="both"/>
        <w:rPr>
          <w:rFonts w:ascii="Arial" w:hAnsi="Arial" w:cs="Arial"/>
          <w:b/>
          <w:sz w:val="28"/>
          <w:szCs w:val="28"/>
          <w:lang w:val="gd-GB"/>
        </w:rPr>
      </w:pPr>
      <w:r w:rsidRPr="004D457F">
        <w:rPr>
          <w:rFonts w:ascii="Arial" w:hAnsi="Arial" w:cs="Arial"/>
          <w:b/>
          <w:sz w:val="28"/>
          <w:szCs w:val="28"/>
          <w:lang w:val="gd-GB"/>
        </w:rPr>
        <w:t>Daitheadan sna meadhan-aoisean</w:t>
      </w:r>
    </w:p>
    <w:p w14:paraId="18EBD1BB" w14:textId="6AA15F06" w:rsidR="00DD4433" w:rsidRPr="004D457F" w:rsidRDefault="00DD4433" w:rsidP="00645BDE">
      <w:pPr>
        <w:pStyle w:val="NoSpacing"/>
        <w:pBdr>
          <w:top w:val="single" w:sz="4" w:space="1" w:color="auto"/>
          <w:left w:val="single" w:sz="4" w:space="0" w:color="auto"/>
          <w:bottom w:val="single" w:sz="4" w:space="1" w:color="auto"/>
          <w:right w:val="single" w:sz="4" w:space="1" w:color="auto"/>
        </w:pBdr>
        <w:shd w:val="clear" w:color="auto" w:fill="FABF8F"/>
        <w:jc w:val="both"/>
        <w:rPr>
          <w:rFonts w:ascii="Arial" w:hAnsi="Arial" w:cs="Arial"/>
          <w:sz w:val="24"/>
          <w:szCs w:val="28"/>
          <w:lang w:val="gd-GB"/>
        </w:rPr>
      </w:pPr>
      <w:r w:rsidRPr="004D457F">
        <w:rPr>
          <w:rFonts w:ascii="Arial" w:hAnsi="Arial" w:cs="Arial"/>
          <w:sz w:val="24"/>
          <w:szCs w:val="28"/>
          <w:lang w:val="gd-GB"/>
        </w:rPr>
        <w:t xml:space="preserve">Bha </w:t>
      </w:r>
      <w:r w:rsidRPr="004D457F">
        <w:rPr>
          <w:rFonts w:ascii="Arial" w:hAnsi="Arial" w:cs="Arial"/>
          <w:b/>
          <w:bCs/>
          <w:sz w:val="24"/>
          <w:szCs w:val="28"/>
          <w:lang w:val="gd-GB"/>
        </w:rPr>
        <w:t>daitheadan</w:t>
      </w:r>
      <w:r w:rsidRPr="004D457F">
        <w:rPr>
          <w:rFonts w:ascii="Arial" w:hAnsi="Arial" w:cs="Arial"/>
          <w:sz w:val="24"/>
          <w:szCs w:val="28"/>
          <w:lang w:val="gd-GB"/>
        </w:rPr>
        <w:t xml:space="preserve"> dhaoine an crochadh air cho beairteach ’s a bha iad. B’ urrainn do phearsachan rìoghail agus mòr-uaislean ruigsinn air biadh is deoch </w:t>
      </w:r>
      <w:r w:rsidR="000B7B4D">
        <w:rPr>
          <w:rFonts w:ascii="Arial" w:hAnsi="Arial" w:cs="Arial"/>
          <w:sz w:val="24"/>
          <w:szCs w:val="28"/>
        </w:rPr>
        <w:t xml:space="preserve">a cheannach </w:t>
      </w:r>
      <w:r w:rsidRPr="004D457F">
        <w:rPr>
          <w:rFonts w:ascii="Arial" w:hAnsi="Arial" w:cs="Arial"/>
          <w:sz w:val="24"/>
          <w:szCs w:val="28"/>
          <w:lang w:val="gd-GB"/>
        </w:rPr>
        <w:t>bho mhòr-th</w:t>
      </w:r>
      <w:r w:rsidR="003B5612">
        <w:rPr>
          <w:rFonts w:ascii="Arial" w:hAnsi="Arial" w:cs="Arial"/>
          <w:sz w:val="24"/>
          <w:szCs w:val="28"/>
          <w:lang w:val="gd-GB"/>
        </w:rPr>
        <w:t>ì</w:t>
      </w:r>
      <w:r w:rsidRPr="004D457F">
        <w:rPr>
          <w:rFonts w:ascii="Arial" w:hAnsi="Arial" w:cs="Arial"/>
          <w:sz w:val="24"/>
          <w:szCs w:val="28"/>
          <w:lang w:val="gd-GB"/>
        </w:rPr>
        <w:t>r na Roinn Eòrpa, leithid fìon às an Fhraing, ach bhiodh na h-ìslean ag ithe biadh air a chinneasachadh gu h-ionadail, leithid iasg agus glasraich.</w:t>
      </w:r>
    </w:p>
    <w:p w14:paraId="29D9B399" w14:textId="77777777" w:rsidR="00DD4433" w:rsidRPr="004D457F" w:rsidRDefault="00DD4433" w:rsidP="00645BDE">
      <w:pPr>
        <w:pStyle w:val="NoSpacing"/>
        <w:pBdr>
          <w:top w:val="single" w:sz="4" w:space="1" w:color="auto"/>
          <w:left w:val="single" w:sz="4" w:space="0" w:color="auto"/>
          <w:bottom w:val="single" w:sz="4" w:space="1" w:color="auto"/>
          <w:right w:val="single" w:sz="4" w:space="1" w:color="auto"/>
        </w:pBdr>
        <w:shd w:val="clear" w:color="auto" w:fill="FABF8F"/>
        <w:jc w:val="both"/>
        <w:rPr>
          <w:rFonts w:ascii="Arial" w:hAnsi="Arial" w:cs="Arial"/>
          <w:sz w:val="24"/>
          <w:szCs w:val="28"/>
          <w:lang w:val="gd-GB"/>
        </w:rPr>
      </w:pPr>
    </w:p>
    <w:p w14:paraId="1FCBC50F" w14:textId="77777777" w:rsidR="00DD4433" w:rsidRPr="004D457F" w:rsidRDefault="00DD4433" w:rsidP="00645BDE">
      <w:pPr>
        <w:pStyle w:val="NoSpacing"/>
        <w:pBdr>
          <w:top w:val="single" w:sz="4" w:space="1" w:color="auto"/>
          <w:left w:val="single" w:sz="4" w:space="0" w:color="auto"/>
          <w:bottom w:val="single" w:sz="4" w:space="1" w:color="auto"/>
          <w:right w:val="single" w:sz="4" w:space="1" w:color="auto"/>
        </w:pBdr>
        <w:shd w:val="clear" w:color="auto" w:fill="FABF8F"/>
        <w:spacing w:before="120"/>
        <w:jc w:val="both"/>
        <w:rPr>
          <w:rFonts w:ascii="Arial" w:hAnsi="Arial" w:cs="Arial"/>
          <w:b/>
          <w:sz w:val="28"/>
          <w:szCs w:val="28"/>
          <w:lang w:val="gd-GB"/>
        </w:rPr>
      </w:pPr>
      <w:r w:rsidRPr="004D457F">
        <w:rPr>
          <w:rFonts w:ascii="Arial" w:hAnsi="Arial" w:cs="Arial"/>
          <w:b/>
          <w:sz w:val="28"/>
          <w:szCs w:val="28"/>
          <w:lang w:val="gd-GB"/>
        </w:rPr>
        <w:t>Solaran bìdh</w:t>
      </w:r>
    </w:p>
    <w:p w14:paraId="67538712" w14:textId="77777777" w:rsidR="00DD4433" w:rsidRPr="004D457F" w:rsidRDefault="00DD4433" w:rsidP="00645BDE">
      <w:pPr>
        <w:pStyle w:val="NoSpacing"/>
        <w:pBdr>
          <w:top w:val="single" w:sz="4" w:space="1" w:color="auto"/>
          <w:left w:val="single" w:sz="4" w:space="0" w:color="auto"/>
          <w:bottom w:val="single" w:sz="4" w:space="1" w:color="auto"/>
          <w:right w:val="single" w:sz="4" w:space="1" w:color="auto"/>
        </w:pBdr>
        <w:shd w:val="clear" w:color="auto" w:fill="FABF8F"/>
        <w:jc w:val="both"/>
        <w:rPr>
          <w:rFonts w:ascii="Arial" w:hAnsi="Arial" w:cs="Arial"/>
          <w:sz w:val="24"/>
          <w:szCs w:val="28"/>
          <w:lang w:val="gd-GB"/>
        </w:rPr>
      </w:pPr>
      <w:r w:rsidRPr="004D457F">
        <w:rPr>
          <w:rFonts w:ascii="Arial" w:hAnsi="Arial" w:cs="Arial"/>
          <w:sz w:val="24"/>
          <w:szCs w:val="28"/>
          <w:lang w:val="gd-GB"/>
        </w:rPr>
        <w:t>Tha clàran bho Chogadh na Neo-eisimeileachd a’ toirt dhuinn mion-fhiosrachadh air an t-seòrsa de bhiadh is deoch a chuireadh gu caistealan mar sholar airson a’ phobaill. Gheibhear an seo liosta gheàrr de stuthan bìdh.</w:t>
      </w:r>
    </w:p>
    <w:p w14:paraId="0A71A757" w14:textId="77777777" w:rsidR="00DD4433" w:rsidRPr="004D457F" w:rsidRDefault="00DD4433" w:rsidP="00645BDE">
      <w:pPr>
        <w:pBdr>
          <w:top w:val="single" w:sz="4" w:space="1" w:color="auto"/>
          <w:left w:val="single" w:sz="4" w:space="0" w:color="auto"/>
          <w:bottom w:val="single" w:sz="4" w:space="1" w:color="auto"/>
          <w:right w:val="single" w:sz="4" w:space="1" w:color="auto"/>
        </w:pBdr>
        <w:shd w:val="clear" w:color="auto" w:fill="FABF8F"/>
        <w:spacing w:before="120" w:after="0" w:line="240" w:lineRule="auto"/>
        <w:jc w:val="both"/>
        <w:rPr>
          <w:rFonts w:ascii="Arial" w:hAnsi="Arial" w:cs="Arial"/>
          <w:bCs/>
          <w:sz w:val="24"/>
          <w:szCs w:val="28"/>
          <w:lang w:val="gd-GB"/>
        </w:rPr>
      </w:pPr>
      <w:r w:rsidRPr="004D457F">
        <w:rPr>
          <w:rFonts w:ascii="Arial" w:hAnsi="Arial" w:cs="Arial"/>
          <w:b/>
          <w:sz w:val="24"/>
          <w:szCs w:val="28"/>
          <w:lang w:val="gd-GB"/>
        </w:rPr>
        <w:t>Biadh</w:t>
      </w:r>
      <w:r w:rsidRPr="004D457F">
        <w:rPr>
          <w:rFonts w:ascii="Arial" w:hAnsi="Arial" w:cs="Arial"/>
          <w:bCs/>
          <w:sz w:val="24"/>
          <w:szCs w:val="28"/>
          <w:lang w:val="gd-GB"/>
        </w:rPr>
        <w:t>: arbhar, min, coirce, cruithneachd, aran, salann, pònair, peasair, uinneanan.</w:t>
      </w:r>
    </w:p>
    <w:p w14:paraId="452D7A5D" w14:textId="77777777" w:rsidR="00DD4433" w:rsidRPr="004D457F" w:rsidRDefault="00DD4433" w:rsidP="00645BDE">
      <w:pPr>
        <w:pBdr>
          <w:top w:val="single" w:sz="4" w:space="1" w:color="auto"/>
          <w:left w:val="single" w:sz="4" w:space="0" w:color="auto"/>
          <w:bottom w:val="single" w:sz="4" w:space="1" w:color="auto"/>
          <w:right w:val="single" w:sz="4" w:space="1" w:color="auto"/>
        </w:pBdr>
        <w:shd w:val="clear" w:color="auto" w:fill="FABF8F"/>
        <w:spacing w:after="0" w:line="240" w:lineRule="auto"/>
        <w:jc w:val="both"/>
        <w:rPr>
          <w:rFonts w:ascii="Arial" w:hAnsi="Arial" w:cs="Arial"/>
          <w:bCs/>
          <w:sz w:val="24"/>
          <w:szCs w:val="28"/>
          <w:lang w:val="gd-GB"/>
        </w:rPr>
      </w:pPr>
      <w:r w:rsidRPr="004D457F">
        <w:rPr>
          <w:rFonts w:ascii="Arial" w:hAnsi="Arial" w:cs="Arial"/>
          <w:b/>
          <w:sz w:val="24"/>
          <w:szCs w:val="28"/>
          <w:lang w:val="gd-GB"/>
        </w:rPr>
        <w:t>Ainmhidhean</w:t>
      </w:r>
      <w:r w:rsidRPr="004D457F">
        <w:rPr>
          <w:rFonts w:ascii="Arial" w:hAnsi="Arial" w:cs="Arial"/>
          <w:bCs/>
          <w:sz w:val="24"/>
          <w:szCs w:val="28"/>
          <w:lang w:val="gd-GB"/>
        </w:rPr>
        <w:t>: bà, caoraich, fèidh, mucan (hama).</w:t>
      </w:r>
    </w:p>
    <w:p w14:paraId="7CBC1FBE" w14:textId="2921F3FA" w:rsidR="00DD4433" w:rsidRPr="004D457F" w:rsidRDefault="00DD4433" w:rsidP="00645BDE">
      <w:pPr>
        <w:pBdr>
          <w:top w:val="single" w:sz="4" w:space="1" w:color="auto"/>
          <w:left w:val="single" w:sz="4" w:space="0" w:color="auto"/>
          <w:bottom w:val="single" w:sz="4" w:space="1" w:color="auto"/>
          <w:right w:val="single" w:sz="4" w:space="1" w:color="auto"/>
        </w:pBdr>
        <w:shd w:val="clear" w:color="auto" w:fill="FABF8F"/>
        <w:spacing w:after="0" w:line="240" w:lineRule="auto"/>
        <w:jc w:val="both"/>
        <w:rPr>
          <w:rFonts w:ascii="Arial" w:hAnsi="Arial" w:cs="Arial"/>
          <w:bCs/>
          <w:sz w:val="24"/>
          <w:szCs w:val="28"/>
          <w:lang w:val="gd-GB"/>
        </w:rPr>
      </w:pPr>
      <w:r w:rsidRPr="004D457F">
        <w:rPr>
          <w:rFonts w:ascii="Arial" w:hAnsi="Arial" w:cs="Arial"/>
          <w:b/>
          <w:sz w:val="24"/>
          <w:szCs w:val="28"/>
          <w:lang w:val="gd-GB"/>
        </w:rPr>
        <w:t>Iasg</w:t>
      </w:r>
      <w:r w:rsidRPr="004D457F">
        <w:rPr>
          <w:rFonts w:ascii="Arial" w:hAnsi="Arial" w:cs="Arial"/>
          <w:bCs/>
          <w:sz w:val="24"/>
          <w:szCs w:val="28"/>
          <w:lang w:val="gd-GB"/>
        </w:rPr>
        <w:t xml:space="preserve">: sgadan, bradan, falmaire, iasg </w:t>
      </w:r>
      <w:r w:rsidR="000B7B4D">
        <w:rPr>
          <w:rFonts w:ascii="Arial" w:hAnsi="Arial" w:cs="Arial"/>
          <w:bCs/>
          <w:sz w:val="24"/>
          <w:szCs w:val="28"/>
        </w:rPr>
        <w:t>smocte</w:t>
      </w:r>
      <w:r w:rsidRPr="004D457F">
        <w:rPr>
          <w:rFonts w:ascii="Arial" w:hAnsi="Arial" w:cs="Arial"/>
          <w:bCs/>
          <w:sz w:val="24"/>
          <w:szCs w:val="28"/>
          <w:lang w:val="gd-GB"/>
        </w:rPr>
        <w:t xml:space="preserve">, iasg </w:t>
      </w:r>
      <w:r w:rsidR="000B7B4D">
        <w:rPr>
          <w:rFonts w:ascii="Arial" w:hAnsi="Arial" w:cs="Arial"/>
          <w:bCs/>
          <w:sz w:val="24"/>
          <w:szCs w:val="28"/>
        </w:rPr>
        <w:t>rèisgte</w:t>
      </w:r>
      <w:r w:rsidRPr="004D457F">
        <w:rPr>
          <w:rFonts w:ascii="Arial" w:hAnsi="Arial" w:cs="Arial"/>
          <w:bCs/>
          <w:sz w:val="24"/>
          <w:szCs w:val="28"/>
          <w:lang w:val="gd-GB"/>
        </w:rPr>
        <w:t>.</w:t>
      </w:r>
    </w:p>
    <w:p w14:paraId="581AB3AF" w14:textId="77777777" w:rsidR="00DD4433" w:rsidRPr="004D457F" w:rsidRDefault="00DD4433" w:rsidP="00645BDE">
      <w:pPr>
        <w:pStyle w:val="NoSpacing"/>
        <w:pBdr>
          <w:top w:val="single" w:sz="4" w:space="1" w:color="auto"/>
          <w:left w:val="single" w:sz="4" w:space="0" w:color="auto"/>
          <w:bottom w:val="single" w:sz="4" w:space="1" w:color="auto"/>
          <w:right w:val="single" w:sz="4" w:space="1" w:color="auto"/>
        </w:pBdr>
        <w:shd w:val="clear" w:color="auto" w:fill="FABF8F"/>
        <w:jc w:val="both"/>
        <w:rPr>
          <w:rFonts w:ascii="Arial" w:hAnsi="Arial" w:cs="Arial"/>
          <w:bCs/>
          <w:sz w:val="24"/>
          <w:szCs w:val="28"/>
          <w:lang w:val="gd-GB"/>
        </w:rPr>
      </w:pPr>
      <w:r w:rsidRPr="004D457F">
        <w:rPr>
          <w:rFonts w:ascii="Arial" w:hAnsi="Arial" w:cs="Arial"/>
          <w:b/>
          <w:sz w:val="24"/>
          <w:szCs w:val="28"/>
          <w:lang w:val="gd-GB"/>
        </w:rPr>
        <w:t>Deoch</w:t>
      </w:r>
      <w:r w:rsidRPr="004D457F">
        <w:rPr>
          <w:rFonts w:ascii="Arial" w:hAnsi="Arial" w:cs="Arial"/>
          <w:bCs/>
          <w:sz w:val="24"/>
          <w:szCs w:val="28"/>
          <w:lang w:val="gd-GB"/>
        </w:rPr>
        <w:t>: fìon, leann, eòrna air a bhrachadh (airson leann a dhèanamh).</w:t>
      </w:r>
    </w:p>
    <w:p w14:paraId="136C1D90" w14:textId="0B9025F4" w:rsidR="00DD4433" w:rsidRPr="004D457F" w:rsidRDefault="00DD4433" w:rsidP="00645BDE">
      <w:pPr>
        <w:pStyle w:val="NoSpacing"/>
        <w:pBdr>
          <w:top w:val="single" w:sz="4" w:space="1" w:color="auto"/>
          <w:left w:val="single" w:sz="4" w:space="0" w:color="auto"/>
          <w:bottom w:val="single" w:sz="4" w:space="1" w:color="auto"/>
          <w:right w:val="single" w:sz="4" w:space="1" w:color="auto"/>
        </w:pBdr>
        <w:shd w:val="clear" w:color="auto" w:fill="FABF8F"/>
        <w:jc w:val="both"/>
        <w:rPr>
          <w:rFonts w:ascii="Arial" w:hAnsi="Arial" w:cs="Arial"/>
          <w:bCs/>
          <w:sz w:val="24"/>
          <w:szCs w:val="28"/>
          <w:lang w:val="gd-GB"/>
        </w:rPr>
      </w:pPr>
      <w:r w:rsidRPr="004D457F">
        <w:rPr>
          <w:rFonts w:ascii="Arial" w:hAnsi="Arial" w:cs="Arial"/>
          <w:b/>
          <w:sz w:val="24"/>
          <w:szCs w:val="28"/>
          <w:lang w:val="gd-GB"/>
        </w:rPr>
        <w:t>Eile</w:t>
      </w:r>
      <w:r w:rsidRPr="004D457F">
        <w:rPr>
          <w:rFonts w:ascii="Arial" w:hAnsi="Arial" w:cs="Arial"/>
          <w:bCs/>
          <w:sz w:val="24"/>
          <w:szCs w:val="28"/>
          <w:lang w:val="gd-GB"/>
        </w:rPr>
        <w:t>: connlach (</w:t>
      </w:r>
      <w:r w:rsidR="00D950C0">
        <w:rPr>
          <w:rFonts w:ascii="Arial" w:hAnsi="Arial" w:cs="Arial"/>
          <w:bCs/>
          <w:sz w:val="24"/>
          <w:szCs w:val="28"/>
          <w:lang w:val="gd-GB"/>
        </w:rPr>
        <w:t xml:space="preserve">biadh </w:t>
      </w:r>
      <w:r w:rsidRPr="004D457F">
        <w:rPr>
          <w:rFonts w:ascii="Arial" w:hAnsi="Arial" w:cs="Arial"/>
          <w:bCs/>
          <w:sz w:val="24"/>
          <w:szCs w:val="28"/>
          <w:lang w:val="gd-GB"/>
        </w:rPr>
        <w:t>eich), cèir (airson choinnlean), geir (saill ainm</w:t>
      </w:r>
      <w:r w:rsidR="00DA0C90">
        <w:rPr>
          <w:rFonts w:ascii="Arial" w:hAnsi="Arial" w:cs="Arial"/>
          <w:bCs/>
          <w:sz w:val="24"/>
          <w:szCs w:val="28"/>
          <w:lang w:val="gd-GB"/>
        </w:rPr>
        <w:t>h</w:t>
      </w:r>
      <w:r w:rsidRPr="004D457F">
        <w:rPr>
          <w:rFonts w:ascii="Arial" w:hAnsi="Arial" w:cs="Arial"/>
          <w:bCs/>
          <w:sz w:val="24"/>
          <w:szCs w:val="28"/>
          <w:lang w:val="gd-GB"/>
        </w:rPr>
        <w:t>idh, air a cleachdadh airson choinnlean), gual (airson teine).</w:t>
      </w:r>
    </w:p>
    <w:p w14:paraId="35B6E0C0" w14:textId="77777777" w:rsidR="005B4E40" w:rsidRPr="004D457F" w:rsidRDefault="005B4E40" w:rsidP="00806A2E">
      <w:pPr>
        <w:pStyle w:val="NoSpacing"/>
        <w:jc w:val="both"/>
        <w:rPr>
          <w:rFonts w:ascii="Arial" w:hAnsi="Arial" w:cs="Arial"/>
          <w:smallCaps/>
          <w:sz w:val="24"/>
          <w:szCs w:val="24"/>
          <w:highlight w:val="lightGray"/>
          <w:u w:val="single"/>
          <w:lang w:val="gd-GB"/>
        </w:rPr>
      </w:pPr>
    </w:p>
    <w:p w14:paraId="43D8EB82" w14:textId="77777777" w:rsidR="00E903B5" w:rsidRPr="004D457F" w:rsidRDefault="00E903B5" w:rsidP="00806A2E">
      <w:pPr>
        <w:spacing w:after="0" w:line="240" w:lineRule="auto"/>
        <w:jc w:val="both"/>
        <w:rPr>
          <w:rFonts w:ascii="Arial" w:hAnsi="Arial" w:cs="Arial"/>
          <w:b/>
          <w:sz w:val="24"/>
          <w:szCs w:val="24"/>
          <w:lang w:val="gd-GB"/>
        </w:rPr>
      </w:pPr>
    </w:p>
    <w:p w14:paraId="73CFB82F" w14:textId="77777777" w:rsidR="00E67313" w:rsidRPr="004D457F" w:rsidRDefault="00E67313" w:rsidP="00806A2E">
      <w:pPr>
        <w:spacing w:after="0" w:line="240" w:lineRule="auto"/>
        <w:jc w:val="both"/>
        <w:rPr>
          <w:rFonts w:ascii="Arial" w:hAnsi="Arial" w:cs="Arial"/>
          <w:b/>
          <w:sz w:val="24"/>
          <w:szCs w:val="24"/>
          <w:lang w:val="gd-GB"/>
        </w:rPr>
      </w:pPr>
    </w:p>
    <w:p w14:paraId="02D9DABD" w14:textId="77777777" w:rsidR="005B4E40" w:rsidRPr="004D457F" w:rsidRDefault="005B4E40" w:rsidP="00806A2E">
      <w:pPr>
        <w:pStyle w:val="NoSpacing"/>
        <w:jc w:val="both"/>
        <w:rPr>
          <w:rFonts w:ascii="Arial" w:hAnsi="Arial" w:cs="Arial"/>
          <w:smallCaps/>
          <w:sz w:val="24"/>
          <w:szCs w:val="24"/>
          <w:highlight w:val="lightGray"/>
          <w:u w:val="single"/>
          <w:lang w:val="gd-GB"/>
        </w:rPr>
      </w:pPr>
    </w:p>
    <w:p w14:paraId="7AA93B48" w14:textId="77777777" w:rsidR="009E27E3" w:rsidRPr="004D457F" w:rsidRDefault="009E27E3" w:rsidP="00806A2E">
      <w:pPr>
        <w:pStyle w:val="NoSpacing"/>
        <w:jc w:val="both"/>
        <w:rPr>
          <w:rFonts w:ascii="Arial" w:hAnsi="Arial" w:cs="Arial"/>
          <w:smallCaps/>
          <w:sz w:val="24"/>
          <w:szCs w:val="24"/>
          <w:highlight w:val="lightGray"/>
          <w:u w:val="single"/>
          <w:lang w:val="gd-GB"/>
        </w:rPr>
      </w:pPr>
    </w:p>
    <w:p w14:paraId="495422F5" w14:textId="77777777" w:rsidR="009E27E3" w:rsidRPr="004D457F" w:rsidRDefault="009E27E3" w:rsidP="00806A2E">
      <w:pPr>
        <w:pStyle w:val="NoSpacing"/>
        <w:jc w:val="both"/>
        <w:rPr>
          <w:rFonts w:ascii="Arial" w:hAnsi="Arial" w:cs="Arial"/>
          <w:smallCaps/>
          <w:sz w:val="24"/>
          <w:szCs w:val="24"/>
          <w:highlight w:val="lightGray"/>
          <w:u w:val="single"/>
          <w:lang w:val="gd-GB"/>
        </w:rPr>
      </w:pPr>
    </w:p>
    <w:p w14:paraId="3BCDEDD7" w14:textId="77777777" w:rsidR="009E27E3" w:rsidRPr="004D457F" w:rsidRDefault="009E27E3" w:rsidP="00806A2E">
      <w:pPr>
        <w:pStyle w:val="NoSpacing"/>
        <w:jc w:val="both"/>
        <w:rPr>
          <w:rFonts w:ascii="Arial" w:hAnsi="Arial" w:cs="Arial"/>
          <w:smallCaps/>
          <w:sz w:val="24"/>
          <w:szCs w:val="24"/>
          <w:highlight w:val="lightGray"/>
          <w:u w:val="single"/>
          <w:lang w:val="gd-GB"/>
        </w:rPr>
      </w:pPr>
    </w:p>
    <w:p w14:paraId="662A2CF7" w14:textId="77777777" w:rsidR="009E27E3" w:rsidRPr="004D457F" w:rsidRDefault="009E27E3" w:rsidP="00806A2E">
      <w:pPr>
        <w:pStyle w:val="NoSpacing"/>
        <w:jc w:val="both"/>
        <w:rPr>
          <w:rFonts w:ascii="Arial" w:hAnsi="Arial" w:cs="Arial"/>
          <w:smallCaps/>
          <w:sz w:val="24"/>
          <w:szCs w:val="24"/>
          <w:highlight w:val="lightGray"/>
          <w:u w:val="single"/>
          <w:lang w:val="gd-GB"/>
        </w:rPr>
      </w:pPr>
    </w:p>
    <w:p w14:paraId="7B0BF417" w14:textId="77777777" w:rsidR="009E27E3" w:rsidRPr="004D457F" w:rsidRDefault="009E27E3" w:rsidP="00806A2E">
      <w:pPr>
        <w:pStyle w:val="NoSpacing"/>
        <w:jc w:val="both"/>
        <w:rPr>
          <w:rFonts w:ascii="Arial" w:hAnsi="Arial" w:cs="Arial"/>
          <w:smallCaps/>
          <w:sz w:val="24"/>
          <w:szCs w:val="24"/>
          <w:highlight w:val="lightGray"/>
          <w:u w:val="single"/>
          <w:lang w:val="gd-GB"/>
        </w:rPr>
      </w:pPr>
    </w:p>
    <w:p w14:paraId="14A019EF" w14:textId="77777777" w:rsidR="009E27E3" w:rsidRPr="004D457F" w:rsidRDefault="009E27E3" w:rsidP="00806A2E">
      <w:pPr>
        <w:pStyle w:val="NoSpacing"/>
        <w:jc w:val="both"/>
        <w:rPr>
          <w:rFonts w:ascii="Arial" w:hAnsi="Arial" w:cs="Arial"/>
          <w:smallCaps/>
          <w:sz w:val="24"/>
          <w:szCs w:val="24"/>
          <w:highlight w:val="lightGray"/>
          <w:u w:val="single"/>
          <w:lang w:val="gd-GB"/>
        </w:rPr>
      </w:pPr>
    </w:p>
    <w:p w14:paraId="5AABE23F" w14:textId="77777777" w:rsidR="00B42DCA" w:rsidRDefault="00B42DCA">
      <w:pPr>
        <w:spacing w:after="0" w:line="240" w:lineRule="auto"/>
        <w:rPr>
          <w:rFonts w:ascii="Arial" w:hAnsi="Arial" w:cs="Arial"/>
          <w:smallCaps/>
          <w:sz w:val="36"/>
          <w:szCs w:val="36"/>
          <w:lang w:val="gd-GB"/>
        </w:rPr>
      </w:pPr>
      <w:r>
        <w:rPr>
          <w:rFonts w:ascii="Arial" w:hAnsi="Arial" w:cs="Arial"/>
          <w:smallCaps/>
          <w:sz w:val="36"/>
          <w:szCs w:val="36"/>
          <w:lang w:val="gd-GB"/>
        </w:rPr>
        <w:br w:type="page"/>
      </w:r>
    </w:p>
    <w:p w14:paraId="5D0F97CD" w14:textId="64E25A37" w:rsidR="00DD4433" w:rsidRPr="004D457F" w:rsidRDefault="00DD4433" w:rsidP="00645BDE">
      <w:pPr>
        <w:pStyle w:val="NoSpacing"/>
        <w:shd w:val="clear" w:color="auto" w:fill="FABF8F"/>
        <w:jc w:val="center"/>
        <w:rPr>
          <w:rFonts w:ascii="Arial" w:hAnsi="Arial" w:cs="Arial"/>
          <w:smallCaps/>
          <w:sz w:val="36"/>
          <w:szCs w:val="36"/>
          <w:lang w:val="gd-GB"/>
        </w:rPr>
      </w:pPr>
      <w:r w:rsidRPr="004D457F">
        <w:rPr>
          <w:rFonts w:ascii="Arial" w:hAnsi="Arial" w:cs="Arial"/>
          <w:smallCaps/>
          <w:sz w:val="36"/>
          <w:szCs w:val="36"/>
          <w:lang w:val="gd-GB"/>
        </w:rPr>
        <w:lastRenderedPageBreak/>
        <w:t>Solaran Bìdh is Dighe ann an Caistealan</w:t>
      </w:r>
    </w:p>
    <w:p w14:paraId="3A3F733B" w14:textId="77777777" w:rsidR="00DD4433" w:rsidRPr="004D457F" w:rsidRDefault="00DD4433" w:rsidP="00645BDE">
      <w:pPr>
        <w:pStyle w:val="NoSpacing"/>
        <w:jc w:val="both"/>
        <w:rPr>
          <w:rFonts w:ascii="Arial" w:hAnsi="Arial" w:cs="Arial"/>
          <w:smallCaps/>
          <w:sz w:val="24"/>
          <w:szCs w:val="24"/>
          <w:highlight w:val="lightGray"/>
          <w:u w:val="single"/>
          <w:lang w:val="gd-GB"/>
        </w:rPr>
      </w:pPr>
    </w:p>
    <w:p w14:paraId="2F347D85" w14:textId="77777777" w:rsidR="00DD4433" w:rsidRPr="004D457F" w:rsidRDefault="00DD4433" w:rsidP="00645BDE">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sz w:val="24"/>
          <w:szCs w:val="32"/>
          <w:lang w:val="gd-GB"/>
        </w:rPr>
      </w:pPr>
      <w:r w:rsidRPr="004D457F">
        <w:rPr>
          <w:rFonts w:ascii="Arial" w:eastAsia="Calibri" w:hAnsi="Arial" w:cs="Arial"/>
          <w:b/>
          <w:bCs/>
          <w:sz w:val="24"/>
          <w:szCs w:val="24"/>
          <w:lang w:val="gd-GB" w:eastAsia="en-GB"/>
        </w:rPr>
        <w:t>Bearaig: 16 Lùnastal 1292</w:t>
      </w:r>
    </w:p>
    <w:p w14:paraId="0BC01E0D" w14:textId="3EF0C823" w:rsidR="00DD4433" w:rsidRPr="004D457F" w:rsidRDefault="00DD4433" w:rsidP="00645BDE">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sz w:val="24"/>
          <w:szCs w:val="32"/>
          <w:lang w:val="gd-GB"/>
        </w:rPr>
      </w:pPr>
      <w:r w:rsidRPr="004D457F">
        <w:rPr>
          <w:rFonts w:ascii="Arial" w:eastAsia="Calibri" w:hAnsi="Arial" w:cs="Arial"/>
          <w:b/>
          <w:bCs/>
          <w:sz w:val="24"/>
          <w:szCs w:val="24"/>
          <w:lang w:val="gd-GB" w:eastAsia="en-GB"/>
        </w:rPr>
        <w:t xml:space="preserve">Liosta de stòrasan a fhuaireadh ann an </w:t>
      </w:r>
      <w:r w:rsidR="0038596F" w:rsidRPr="004D457F">
        <w:rPr>
          <w:rFonts w:ascii="Arial" w:eastAsia="Calibri" w:hAnsi="Arial" w:cs="Arial"/>
          <w:b/>
          <w:bCs/>
          <w:sz w:val="24"/>
          <w:szCs w:val="24"/>
          <w:lang w:val="gd-GB" w:eastAsia="en-GB"/>
        </w:rPr>
        <w:t xml:space="preserve">Caisteal </w:t>
      </w:r>
      <w:r w:rsidRPr="004D457F">
        <w:rPr>
          <w:rFonts w:ascii="Arial" w:eastAsia="Calibri" w:hAnsi="Arial" w:cs="Arial"/>
          <w:b/>
          <w:bCs/>
          <w:sz w:val="24"/>
          <w:szCs w:val="24"/>
          <w:lang w:val="gd-GB" w:eastAsia="en-GB"/>
        </w:rPr>
        <w:t>Bhearaig nuair a chaidh a thoirt thairis gu oifigeach Èideird I.</w:t>
      </w:r>
    </w:p>
    <w:p w14:paraId="644D9E2E" w14:textId="77777777" w:rsidR="00DD4433" w:rsidRPr="004D457F" w:rsidRDefault="00DD4433" w:rsidP="00645BDE">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sz w:val="24"/>
          <w:szCs w:val="32"/>
          <w:lang w:val="gd-GB"/>
        </w:rPr>
      </w:pPr>
    </w:p>
    <w:p w14:paraId="10BA332A" w14:textId="051CAEBB" w:rsidR="00DD4433" w:rsidRPr="004D457F" w:rsidRDefault="00DD4433" w:rsidP="00645BDE">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szCs w:val="32"/>
          <w:lang w:val="gd-GB"/>
        </w:rPr>
      </w:pPr>
      <w:r w:rsidRPr="004D457F">
        <w:rPr>
          <w:rFonts w:ascii="Arial" w:eastAsia="Calibri" w:hAnsi="Arial" w:cs="Arial"/>
          <w:sz w:val="24"/>
          <w:szCs w:val="24"/>
          <w:lang w:val="gd-GB" w:eastAsia="en-GB"/>
        </w:rPr>
        <w:t xml:space="preserve">Is e seo liosta de na nithean a fhuaireadh ann an </w:t>
      </w:r>
      <w:r w:rsidR="0038596F" w:rsidRPr="004D457F">
        <w:rPr>
          <w:rFonts w:ascii="Arial" w:eastAsia="Calibri" w:hAnsi="Arial" w:cs="Arial"/>
          <w:sz w:val="24"/>
          <w:szCs w:val="24"/>
          <w:lang w:val="gd-GB" w:eastAsia="en-GB"/>
        </w:rPr>
        <w:t xml:space="preserve">Caisteal </w:t>
      </w:r>
      <w:r w:rsidRPr="004D457F">
        <w:rPr>
          <w:rFonts w:ascii="Arial" w:eastAsia="Calibri" w:hAnsi="Arial" w:cs="Arial"/>
          <w:sz w:val="24"/>
          <w:szCs w:val="24"/>
          <w:lang w:val="gd-GB" w:eastAsia="en-GB"/>
        </w:rPr>
        <w:t>Bhearaig a Deas, a bha air a ghlèidheadh le Sir John Potthow, agus a chaidh a thoirt thairis gu Sir John Burdon, siorram Bhearaig, le oifigearan Shir John Potthow, ann an làthaireachd Shir Walter Amersham (seansailear an rìgh ann an Alba) agus Sir Richard Bromsgrove (clèireach an rìgh) le comannd an rìgh.</w:t>
      </w:r>
    </w:p>
    <w:p w14:paraId="52498DAD" w14:textId="6D81228E" w:rsidR="00DD4433" w:rsidRPr="000B7B4D" w:rsidRDefault="00DD4433" w:rsidP="000B7B4D">
      <w:pPr>
        <w:pBdr>
          <w:top w:val="single" w:sz="4" w:space="1" w:color="auto"/>
          <w:left w:val="single" w:sz="4" w:space="4" w:color="auto"/>
          <w:bottom w:val="single" w:sz="4" w:space="1" w:color="auto"/>
          <w:right w:val="single" w:sz="4" w:space="4" w:color="auto"/>
        </w:pBdr>
        <w:shd w:val="clear" w:color="auto" w:fill="EEECE1"/>
        <w:spacing w:after="120" w:line="240" w:lineRule="auto"/>
        <w:ind w:left="567" w:hanging="567"/>
        <w:jc w:val="both"/>
        <w:rPr>
          <w:rFonts w:ascii="Arial" w:eastAsia="Calibri" w:hAnsi="Arial" w:cs="Arial"/>
          <w:sz w:val="24"/>
          <w:szCs w:val="24"/>
          <w:lang w:val="gd-GB" w:eastAsia="en-GB"/>
        </w:rPr>
      </w:pPr>
      <w:r w:rsidRPr="004D457F">
        <w:rPr>
          <w:rFonts w:ascii="Arial" w:eastAsia="Calibri" w:hAnsi="Arial" w:cs="Arial"/>
          <w:sz w:val="24"/>
          <w:szCs w:val="24"/>
          <w:lang w:val="gd-GB" w:eastAsia="en-GB"/>
        </w:rPr>
        <w:t>Is e sin:</w:t>
      </w:r>
    </w:p>
    <w:p w14:paraId="6ACD0142" w14:textId="77777777" w:rsidR="00DD4433" w:rsidRPr="000B7B4D" w:rsidRDefault="00DD4433" w:rsidP="000B7B4D">
      <w:pPr>
        <w:pBdr>
          <w:top w:val="single" w:sz="4" w:space="1" w:color="auto"/>
          <w:left w:val="single" w:sz="4" w:space="4" w:color="auto"/>
          <w:bottom w:val="single" w:sz="4" w:space="1" w:color="auto"/>
          <w:right w:val="single" w:sz="4" w:space="4" w:color="auto"/>
        </w:pBdr>
        <w:shd w:val="clear" w:color="auto" w:fill="EEECE1"/>
        <w:spacing w:after="120" w:line="240" w:lineRule="auto"/>
        <w:ind w:left="567" w:hanging="567"/>
        <w:jc w:val="both"/>
        <w:rPr>
          <w:rFonts w:ascii="Arial" w:eastAsia="Calibri" w:hAnsi="Arial" w:cs="Arial"/>
          <w:sz w:val="24"/>
          <w:szCs w:val="24"/>
          <w:lang w:val="gd-GB" w:eastAsia="en-GB"/>
        </w:rPr>
      </w:pPr>
      <w:r w:rsidRPr="004D457F">
        <w:rPr>
          <w:rFonts w:ascii="Arial" w:eastAsia="Calibri" w:hAnsi="Arial" w:cs="Arial"/>
          <w:sz w:val="24"/>
          <w:szCs w:val="24"/>
          <w:lang w:val="gd-GB" w:eastAsia="en-GB"/>
        </w:rPr>
        <w:tab/>
        <w:t>San talla, aon bhòrd glè mhòr.</w:t>
      </w:r>
    </w:p>
    <w:p w14:paraId="55B631E4" w14:textId="77777777" w:rsidR="00DD4433" w:rsidRPr="000B7B4D" w:rsidRDefault="00DD4433" w:rsidP="000B7B4D">
      <w:pPr>
        <w:pBdr>
          <w:top w:val="single" w:sz="4" w:space="1" w:color="auto"/>
          <w:left w:val="single" w:sz="4" w:space="4" w:color="auto"/>
          <w:bottom w:val="single" w:sz="4" w:space="1" w:color="auto"/>
          <w:right w:val="single" w:sz="4" w:space="4" w:color="auto"/>
        </w:pBdr>
        <w:shd w:val="clear" w:color="auto" w:fill="EEECE1"/>
        <w:spacing w:after="120" w:line="240" w:lineRule="auto"/>
        <w:ind w:left="567" w:hanging="567"/>
        <w:jc w:val="both"/>
        <w:rPr>
          <w:rFonts w:ascii="Arial" w:eastAsia="Calibri" w:hAnsi="Arial" w:cs="Arial"/>
          <w:sz w:val="24"/>
          <w:szCs w:val="24"/>
          <w:lang w:val="gd-GB" w:eastAsia="en-GB"/>
        </w:rPr>
      </w:pPr>
      <w:r w:rsidRPr="004D457F">
        <w:rPr>
          <w:rFonts w:ascii="Arial" w:eastAsia="Calibri" w:hAnsi="Arial" w:cs="Arial"/>
          <w:sz w:val="24"/>
          <w:szCs w:val="24"/>
          <w:lang w:val="gd-GB" w:eastAsia="en-GB"/>
        </w:rPr>
        <w:tab/>
        <w:t>Ann an seòmar an t-siorraim, 3 bùird, 2 phaidhir de dh’eich-mhaide.</w:t>
      </w:r>
    </w:p>
    <w:p w14:paraId="49A4EDD7"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120" w:line="240" w:lineRule="auto"/>
        <w:ind w:left="567" w:hanging="567"/>
        <w:jc w:val="both"/>
        <w:rPr>
          <w:rFonts w:ascii="Arial" w:hAnsi="Arial" w:cs="Arial"/>
          <w:sz w:val="24"/>
          <w:szCs w:val="32"/>
          <w:lang w:val="gd-GB"/>
        </w:rPr>
      </w:pPr>
      <w:r w:rsidRPr="004D457F">
        <w:rPr>
          <w:rFonts w:ascii="Arial" w:eastAsia="Calibri" w:hAnsi="Arial" w:cs="Arial"/>
          <w:sz w:val="24"/>
          <w:szCs w:val="24"/>
          <w:lang w:val="gd-GB" w:eastAsia="en-GB"/>
        </w:rPr>
        <w:tab/>
      </w:r>
      <w:r w:rsidRPr="004D457F">
        <w:rPr>
          <w:rFonts w:ascii="Arial" w:hAnsi="Arial" w:cs="Arial"/>
          <w:sz w:val="24"/>
          <w:szCs w:val="32"/>
          <w:lang w:val="gd-GB"/>
        </w:rPr>
        <w:t>San lònach, 3 neapaigeanan robach, 3 seann tubhailtean, 2 seann phìos de chanabhas, aon mhias-ionnlaid de chloich agus dà chrogan tiona, gach fear de aon chàrt.</w:t>
      </w:r>
    </w:p>
    <w:p w14:paraId="57452E2A" w14:textId="56E9D4B5"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120" w:line="240" w:lineRule="auto"/>
        <w:ind w:left="567" w:hanging="567"/>
        <w:jc w:val="both"/>
        <w:rPr>
          <w:rFonts w:ascii="Arial" w:hAnsi="Arial" w:cs="Arial"/>
          <w:sz w:val="24"/>
          <w:szCs w:val="32"/>
          <w:lang w:val="gd-GB"/>
        </w:rPr>
      </w:pPr>
      <w:r w:rsidRPr="004D457F">
        <w:rPr>
          <w:rFonts w:ascii="Arial" w:eastAsia="Calibri" w:hAnsi="Arial" w:cs="Arial"/>
          <w:sz w:val="24"/>
          <w:szCs w:val="24"/>
          <w:lang w:val="gd-GB" w:eastAsia="en-GB"/>
        </w:rPr>
        <w:tab/>
      </w:r>
      <w:r w:rsidRPr="004D457F">
        <w:rPr>
          <w:rFonts w:ascii="Arial" w:hAnsi="Arial" w:cs="Arial"/>
          <w:sz w:val="24"/>
          <w:szCs w:val="32"/>
          <w:lang w:val="gd-GB"/>
        </w:rPr>
        <w:t>Sa chidsin, aon choire mòr, aon phoit de umha de dhà ghalan, agus aon phoit ghoile de leth g</w:t>
      </w:r>
      <w:r w:rsidR="0067386C">
        <w:rPr>
          <w:rFonts w:ascii="Arial" w:hAnsi="Arial" w:cs="Arial"/>
          <w:sz w:val="24"/>
          <w:szCs w:val="32"/>
          <w:lang w:val="gd-GB"/>
        </w:rPr>
        <w:t>h</w:t>
      </w:r>
      <w:r w:rsidRPr="004D457F">
        <w:rPr>
          <w:rFonts w:ascii="Arial" w:hAnsi="Arial" w:cs="Arial"/>
          <w:sz w:val="24"/>
          <w:szCs w:val="32"/>
          <w:lang w:val="gd-GB"/>
        </w:rPr>
        <w:t>alain, agus dà ghrèata.</w:t>
      </w:r>
    </w:p>
    <w:p w14:paraId="1408F207" w14:textId="340CB245"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120" w:line="240" w:lineRule="auto"/>
        <w:ind w:left="567" w:hanging="567"/>
        <w:jc w:val="both"/>
        <w:rPr>
          <w:rFonts w:ascii="Arial" w:hAnsi="Arial" w:cs="Arial"/>
          <w:sz w:val="24"/>
          <w:szCs w:val="32"/>
          <w:lang w:val="gd-GB"/>
        </w:rPr>
      </w:pPr>
      <w:r w:rsidRPr="004D457F">
        <w:rPr>
          <w:rFonts w:ascii="Arial" w:hAnsi="Arial" w:cs="Arial"/>
          <w:sz w:val="24"/>
          <w:szCs w:val="32"/>
          <w:lang w:val="gd-GB"/>
        </w:rPr>
        <w:tab/>
        <w:t xml:space="preserve">Sa phantraidh, an treas pàirt de chasg </w:t>
      </w:r>
      <w:r w:rsidR="009039B3">
        <w:rPr>
          <w:rFonts w:ascii="Arial" w:hAnsi="Arial" w:cs="Arial"/>
          <w:sz w:val="24"/>
          <w:szCs w:val="32"/>
          <w:lang w:val="gd-GB"/>
        </w:rPr>
        <w:t>f</w:t>
      </w:r>
      <w:r w:rsidRPr="004D457F">
        <w:rPr>
          <w:rFonts w:ascii="Arial" w:hAnsi="Arial" w:cs="Arial"/>
          <w:sz w:val="24"/>
          <w:szCs w:val="32"/>
          <w:lang w:val="gd-GB"/>
        </w:rPr>
        <w:t>ìon</w:t>
      </w:r>
      <w:r w:rsidR="009039B3">
        <w:rPr>
          <w:rFonts w:ascii="Arial" w:hAnsi="Arial" w:cs="Arial"/>
          <w:sz w:val="24"/>
          <w:szCs w:val="32"/>
          <w:lang w:val="gd-GB"/>
        </w:rPr>
        <w:t>a</w:t>
      </w:r>
      <w:r w:rsidRPr="004D457F">
        <w:rPr>
          <w:rFonts w:ascii="Arial" w:hAnsi="Arial" w:cs="Arial"/>
          <w:sz w:val="24"/>
          <w:szCs w:val="32"/>
          <w:lang w:val="gd-GB"/>
        </w:rPr>
        <w:t xml:space="preserve"> às an Rèin, lobhta.</w:t>
      </w:r>
    </w:p>
    <w:p w14:paraId="3639B82E"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120" w:line="240" w:lineRule="auto"/>
        <w:ind w:left="567" w:hanging="567"/>
        <w:jc w:val="both"/>
        <w:rPr>
          <w:rFonts w:ascii="Arial" w:hAnsi="Arial" w:cs="Arial"/>
          <w:sz w:val="24"/>
          <w:szCs w:val="32"/>
          <w:lang w:val="gd-GB"/>
        </w:rPr>
      </w:pPr>
      <w:r w:rsidRPr="004D457F">
        <w:rPr>
          <w:rFonts w:ascii="Arial" w:hAnsi="Arial" w:cs="Arial"/>
          <w:sz w:val="24"/>
          <w:szCs w:val="32"/>
          <w:lang w:val="gd-GB"/>
        </w:rPr>
        <w:tab/>
        <w:t>Sa phreas-aodaich, còig còmhdaichean-soithich de dh’iarann, lùirich mhàilleach aotroma gun churracan, trì lùirich mhàilleach troma gun churracan, dà phaidhir de chaisbheart armaichte, aon churrac iarainn, dà phaidhir de adhannan-teine, còig pocannan airson armachd, trì còmhdaichean-beinge, a bha sean is robach, aon bhrat-ùrlair uaine le iomall dearg, a bha gu math ath-chaithte, dà bhogsa, aon chiste, sia seann làmh-sgiathan, aon seann làmh-sgiath, aon làmh-sgiath leathair, clàr tàileisg, trì bachaill agus ceithir crainn iarainn airson nan geatachan, còig basgaidean làn iarainn.</w:t>
      </w:r>
    </w:p>
    <w:p w14:paraId="5F5B9B0B"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120" w:line="240" w:lineRule="auto"/>
        <w:ind w:left="567" w:hanging="567"/>
        <w:jc w:val="both"/>
        <w:rPr>
          <w:rFonts w:ascii="Arial" w:hAnsi="Arial" w:cs="Arial"/>
          <w:sz w:val="24"/>
          <w:szCs w:val="32"/>
          <w:lang w:val="gd-GB"/>
        </w:rPr>
      </w:pPr>
      <w:r w:rsidRPr="004D457F">
        <w:rPr>
          <w:rFonts w:ascii="Arial" w:hAnsi="Arial" w:cs="Arial"/>
          <w:sz w:val="24"/>
          <w:szCs w:val="32"/>
          <w:lang w:val="gd-GB"/>
        </w:rPr>
        <w:tab/>
        <w:t>Ann an ceàrdach a’ ghobhainn, ceithir inneanan mòra agus aon innean beag, agus ceithir inneanan le piocaid, trì ùird mhòra agus trì a bha beag, còig paidhrichean de chlobhachan agus dà phaidhir de bhuilg-sèididh agus dà òrd, agus iarann airson tàirngnean a dhèanamh, agus aon phaidhir de chuibhlichean ceangailte le iarann.</w:t>
      </w:r>
    </w:p>
    <w:p w14:paraId="5857E922" w14:textId="2DFE4109"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120" w:line="240" w:lineRule="auto"/>
        <w:ind w:left="567" w:hanging="567"/>
        <w:jc w:val="both"/>
        <w:rPr>
          <w:rFonts w:ascii="Arial" w:hAnsi="Arial" w:cs="Arial"/>
          <w:sz w:val="24"/>
          <w:szCs w:val="32"/>
          <w:lang w:val="gd-GB"/>
        </w:rPr>
      </w:pPr>
      <w:r w:rsidRPr="004D457F">
        <w:rPr>
          <w:rFonts w:ascii="Arial" w:hAnsi="Arial" w:cs="Arial"/>
          <w:sz w:val="24"/>
          <w:szCs w:val="32"/>
          <w:lang w:val="gd-GB"/>
        </w:rPr>
        <w:tab/>
        <w:t xml:space="preserve">Fhuair iad cuideachd seachd crois-bhoghachan le unndaisean, agus trì unndaisean, agus sia crois-bhoghachan airson dà </w:t>
      </w:r>
      <w:r w:rsidR="000B7B4D">
        <w:rPr>
          <w:rFonts w:ascii="Arial" w:hAnsi="Arial" w:cs="Arial"/>
          <w:sz w:val="24"/>
          <w:szCs w:val="32"/>
        </w:rPr>
        <w:t>chas</w:t>
      </w:r>
      <w:r w:rsidRPr="004D457F">
        <w:rPr>
          <w:rFonts w:ascii="Arial" w:hAnsi="Arial" w:cs="Arial"/>
          <w:sz w:val="24"/>
          <w:szCs w:val="32"/>
          <w:lang w:val="gd-GB"/>
        </w:rPr>
        <w:t xml:space="preserve">, agus ochd airson aon </w:t>
      </w:r>
      <w:r w:rsidR="00A14124">
        <w:rPr>
          <w:rFonts w:ascii="Arial" w:hAnsi="Arial" w:cs="Arial"/>
          <w:sz w:val="24"/>
          <w:szCs w:val="32"/>
          <w:lang w:val="gd-GB"/>
        </w:rPr>
        <w:t>chas</w:t>
      </w:r>
      <w:r w:rsidRPr="004D457F">
        <w:rPr>
          <w:rFonts w:ascii="Arial" w:hAnsi="Arial" w:cs="Arial"/>
          <w:sz w:val="24"/>
          <w:szCs w:val="32"/>
          <w:lang w:val="gd-GB"/>
        </w:rPr>
        <w:t>, agus ochd criosan, agus còig ceud quarrel [boltaichean a’ chrois-bhogha], agus ciste san robhar a’ cumail nan crois-bhoghachan.</w:t>
      </w:r>
    </w:p>
    <w:p w14:paraId="3F97AC05" w14:textId="70488DF5"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120" w:line="240" w:lineRule="auto"/>
        <w:ind w:left="567" w:hanging="567"/>
        <w:jc w:val="both"/>
        <w:rPr>
          <w:rFonts w:ascii="Arial" w:hAnsi="Arial" w:cs="Arial"/>
          <w:sz w:val="24"/>
          <w:szCs w:val="32"/>
          <w:lang w:val="gd-GB"/>
        </w:rPr>
      </w:pPr>
      <w:r w:rsidRPr="004D457F">
        <w:rPr>
          <w:rFonts w:ascii="Arial" w:hAnsi="Arial" w:cs="Arial"/>
          <w:sz w:val="24"/>
          <w:szCs w:val="32"/>
          <w:lang w:val="gd-GB"/>
        </w:rPr>
        <w:tab/>
        <w:t>San t-seipeal, fhuair iad aon chailis [cupan] de dh’airgead-òrdha; aon chulaidh-aifrinn, aon lèine-aifrinn, aon anart, aon stòl, aon fanon [uile nan aodach sagairt], dà thubhailt, trì croisean, ìomhaigh de Mhoire Màthair Dhè, agus dà ìomhaigh bheag [is dòcha dealbhan de naoimh].</w:t>
      </w:r>
    </w:p>
    <w:p w14:paraId="38AF2085"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120" w:line="240" w:lineRule="auto"/>
        <w:ind w:left="567" w:hanging="567"/>
        <w:jc w:val="both"/>
        <w:rPr>
          <w:rFonts w:ascii="Arial" w:hAnsi="Arial" w:cs="Arial"/>
          <w:sz w:val="24"/>
          <w:szCs w:val="32"/>
          <w:lang w:val="gd-GB"/>
        </w:rPr>
      </w:pPr>
      <w:r w:rsidRPr="004D457F">
        <w:rPr>
          <w:rFonts w:ascii="Arial" w:hAnsi="Arial" w:cs="Arial"/>
          <w:sz w:val="24"/>
          <w:szCs w:val="32"/>
          <w:lang w:val="gd-GB"/>
        </w:rPr>
        <w:tab/>
        <w:t>An dèidh làimhe, fhuair iad ceithir einnseanan-sèistidh, ach bha gach einnsean a dhìth air teud airson a tharraing. An dèidh làimhe, fhuair iad ceithir springalds [tailmean], agus tha trì dhiubh freagarrach airson cleachdadh; airson nan springalds seo tha ceud quarrel agus peilear.</w:t>
      </w:r>
    </w:p>
    <w:p w14:paraId="317F6CF4"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120" w:line="240" w:lineRule="auto"/>
        <w:ind w:left="567" w:hanging="567"/>
        <w:jc w:val="both"/>
        <w:rPr>
          <w:rFonts w:ascii="Arial" w:hAnsi="Arial" w:cs="Arial"/>
          <w:sz w:val="24"/>
          <w:szCs w:val="32"/>
          <w:lang w:val="gd-GB"/>
        </w:rPr>
      </w:pPr>
      <w:r w:rsidRPr="004D457F">
        <w:rPr>
          <w:rFonts w:ascii="Arial" w:hAnsi="Arial" w:cs="Arial"/>
          <w:sz w:val="24"/>
          <w:szCs w:val="32"/>
          <w:lang w:val="gd-GB"/>
        </w:rPr>
        <w:lastRenderedPageBreak/>
        <w:tab/>
        <w:t>San taigh-fhuine agus timcheall na cùirte, sia sistealan luaidhe, aon stanna mòr agus ochd a bha nas lugha, aon amar, dà thuba, dà thunna.</w:t>
      </w:r>
    </w:p>
    <w:p w14:paraId="00838FEE"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120" w:line="240" w:lineRule="auto"/>
        <w:ind w:left="567" w:hanging="567"/>
        <w:jc w:val="both"/>
        <w:rPr>
          <w:rFonts w:ascii="Arial" w:hAnsi="Arial" w:cs="Arial"/>
          <w:sz w:val="24"/>
          <w:szCs w:val="32"/>
          <w:lang w:val="gd-GB"/>
        </w:rPr>
      </w:pPr>
      <w:r w:rsidRPr="004D457F">
        <w:rPr>
          <w:rFonts w:ascii="Arial" w:hAnsi="Arial" w:cs="Arial"/>
          <w:sz w:val="24"/>
          <w:szCs w:val="32"/>
          <w:lang w:val="gd-GB"/>
        </w:rPr>
        <w:tab/>
        <w:t>San lònach, fhuair iad 300 ceathramhan de fheòil, às na stòrasan ùra, agus sia às na seann stòrasan; naoi beuconan deug às an stòras ùr, agus còig hamaichean às an t-seann stòras; agus trì closaichean caorach, agus naoi loidhnichean deug de sgadain bhon stòras ùr, agus 700 èisg às an stòras ùr, agus trì as an t-seann stòras, 80 èisg thiormaichte às an t-seann stòras, agus 44 èisg Obar Dheathain às an t-seann stòras, agus ochd bradain deug às an t-seann stòras, agus sia creathlaichean deug air fhichead ann an stanna salainn.</w:t>
      </w:r>
    </w:p>
    <w:p w14:paraId="52355548"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120" w:line="240" w:lineRule="auto"/>
        <w:ind w:left="567" w:hanging="567"/>
        <w:jc w:val="both"/>
        <w:rPr>
          <w:rFonts w:ascii="Arial" w:hAnsi="Arial" w:cs="Arial"/>
          <w:sz w:val="24"/>
          <w:szCs w:val="32"/>
          <w:lang w:val="gd-GB"/>
        </w:rPr>
      </w:pPr>
      <w:r w:rsidRPr="004D457F">
        <w:rPr>
          <w:rFonts w:ascii="Arial" w:hAnsi="Arial" w:cs="Arial"/>
          <w:sz w:val="24"/>
          <w:szCs w:val="32"/>
          <w:lang w:val="gd-GB"/>
        </w:rPr>
        <w:tab/>
        <w:t>Sa ghranaraidh, fhuair iad ceithir fichead ’s a trì cairtealan de chruithneachd, agus trì fichead ’s a ceithir gu leth cairtealan de pheasair, agus còig cairtealan deug is aon bholla gu leth de dh’eòrna air a bhrachadh, agus sia cairtealan deug air fhichead de shalann. Agus ann an seòmar faisg air an dàrna geata, fhuaireadh ochd ceud agus trì fichead ’s dhà dheug pìosan de dh’iarann, agus ceithir cinn airson phiocaidean, aon ùird deug de dh’iarann, aon òrd mòr, sia crainn iarainn airson uinneagan. Agus ann am bonn einnsein, fhuair iad trì ceud pìosan de dh’iarann. Cuideachd, fhuair iad deich salldraichean air fhichead de ghual mara.</w:t>
      </w:r>
    </w:p>
    <w:p w14:paraId="6315915C"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tabs>
          <w:tab w:val="left" w:pos="567"/>
        </w:tabs>
        <w:spacing w:before="120" w:after="0" w:line="240" w:lineRule="auto"/>
        <w:jc w:val="both"/>
        <w:rPr>
          <w:rFonts w:ascii="Arial" w:hAnsi="Arial" w:cs="Arial"/>
          <w:sz w:val="24"/>
          <w:szCs w:val="32"/>
          <w:lang w:val="gd-GB"/>
        </w:rPr>
      </w:pPr>
      <w:r w:rsidRPr="004D457F">
        <w:rPr>
          <w:rFonts w:ascii="Arial" w:eastAsia="Calibri" w:hAnsi="Arial" w:cs="Arial"/>
          <w:sz w:val="24"/>
          <w:szCs w:val="24"/>
          <w:lang w:val="gd-GB" w:eastAsia="en-GB"/>
        </w:rPr>
        <w:tab/>
        <w:t>Cuideachd, fhuair iad aon mhuc bheò.</w:t>
      </w:r>
    </w:p>
    <w:p w14:paraId="4D76526F" w14:textId="77777777" w:rsidR="00DD4433" w:rsidRPr="004D457F" w:rsidRDefault="00DD4433" w:rsidP="00645BDE">
      <w:pPr>
        <w:spacing w:after="0" w:line="240" w:lineRule="auto"/>
        <w:jc w:val="both"/>
        <w:rPr>
          <w:rFonts w:ascii="Arial" w:hAnsi="Arial" w:cs="Arial"/>
          <w:sz w:val="24"/>
          <w:szCs w:val="16"/>
          <w:lang w:val="gd-GB"/>
        </w:rPr>
      </w:pPr>
    </w:p>
    <w:p w14:paraId="4F454843" w14:textId="77777777" w:rsidR="00DD4433" w:rsidRPr="004D457F" w:rsidRDefault="00DD4433" w:rsidP="004F3552">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r w:rsidRPr="004D457F">
        <w:rPr>
          <w:rFonts w:ascii="Arial" w:hAnsi="Arial" w:cs="Arial"/>
          <w:b/>
          <w:sz w:val="24"/>
          <w:szCs w:val="32"/>
          <w:lang w:val="gd-GB"/>
        </w:rPr>
        <w:t>Bearaig: Diciadain 22 Dàmhair 1298</w:t>
      </w:r>
    </w:p>
    <w:p w14:paraId="2FF2074F" w14:textId="054FECB8" w:rsidR="00DD4433" w:rsidRPr="004D457F" w:rsidRDefault="00DD4433" w:rsidP="004F3552">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r w:rsidRPr="004D457F">
        <w:rPr>
          <w:rFonts w:ascii="Arial" w:hAnsi="Arial" w:cs="Arial"/>
          <w:b/>
          <w:sz w:val="24"/>
          <w:szCs w:val="32"/>
          <w:lang w:val="gd-GB"/>
        </w:rPr>
        <w:t xml:space="preserve">Liosta de sholaran a fhuaireadh aig </w:t>
      </w:r>
      <w:r w:rsidR="0038596F" w:rsidRPr="004D457F">
        <w:rPr>
          <w:rFonts w:ascii="Arial" w:hAnsi="Arial" w:cs="Arial"/>
          <w:b/>
          <w:sz w:val="24"/>
          <w:szCs w:val="32"/>
          <w:lang w:val="gd-GB"/>
        </w:rPr>
        <w:t xml:space="preserve">Caisteal </w:t>
      </w:r>
      <w:r w:rsidRPr="004D457F">
        <w:rPr>
          <w:rFonts w:ascii="Arial" w:hAnsi="Arial" w:cs="Arial"/>
          <w:b/>
          <w:sz w:val="24"/>
          <w:szCs w:val="32"/>
          <w:lang w:val="gd-GB"/>
        </w:rPr>
        <w:t>Bhearaig air a’ cheann-latha seo.</w:t>
      </w:r>
    </w:p>
    <w:p w14:paraId="730F3AC9" w14:textId="77777777" w:rsidR="00DD4433" w:rsidRPr="004D457F" w:rsidRDefault="00DD4433" w:rsidP="004F3552">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p>
    <w:p w14:paraId="2A4F3019"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32"/>
          <w:lang w:val="gd-GB"/>
        </w:rPr>
      </w:pPr>
      <w:r w:rsidRPr="004D457F">
        <w:rPr>
          <w:rFonts w:ascii="Arial" w:hAnsi="Arial" w:cs="Arial"/>
          <w:sz w:val="24"/>
          <w:szCs w:val="32"/>
          <w:lang w:val="gd-GB"/>
        </w:rPr>
        <w:t>Gràn bhon t-seann ghearastan: 4 cairtealan</w:t>
      </w:r>
    </w:p>
    <w:p w14:paraId="7E18B19B" w14:textId="77777777" w:rsidR="000B7B4D"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32"/>
          <w:lang w:val="gd-GB"/>
        </w:rPr>
      </w:pPr>
      <w:r w:rsidRPr="004D457F">
        <w:rPr>
          <w:rFonts w:ascii="Arial" w:hAnsi="Arial" w:cs="Arial"/>
          <w:sz w:val="24"/>
          <w:szCs w:val="32"/>
          <w:lang w:val="gd-GB"/>
        </w:rPr>
        <w:t>Gràn agus cruithneachd ann an sguaban a bha fhathast san t-seipeal, à solaran a bha aig John Burdon, à oighreachdan an rìgh: air a mheas aig 12 cairtealan</w:t>
      </w:r>
    </w:p>
    <w:p w14:paraId="3AF50B52" w14:textId="24656DC9"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32"/>
          <w:lang w:val="gd-GB"/>
        </w:rPr>
      </w:pPr>
      <w:r w:rsidRPr="004D457F">
        <w:rPr>
          <w:rFonts w:ascii="Arial" w:hAnsi="Arial" w:cs="Arial"/>
          <w:sz w:val="24"/>
          <w:szCs w:val="32"/>
          <w:lang w:val="gd-GB"/>
        </w:rPr>
        <w:t>Gràn air a lìbhrigeadh le Richard Bromsgrove às an stòras a bha fhathast ann am baile Bhearaig: 94 cairtealan</w:t>
      </w:r>
    </w:p>
    <w:p w14:paraId="65C01344"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32"/>
          <w:lang w:val="gd-GB"/>
        </w:rPr>
      </w:pPr>
      <w:r w:rsidRPr="004D457F">
        <w:rPr>
          <w:rFonts w:ascii="Arial" w:hAnsi="Arial" w:cs="Arial"/>
          <w:sz w:val="24"/>
          <w:szCs w:val="32"/>
          <w:lang w:val="gd-GB"/>
        </w:rPr>
        <w:t>Braich agus gràn measgaichte airson leann a dhèanamh, air a lìbhrigeadh le Richard Bromsgrove bhon stòras ainmichte: 200 cairtealan</w:t>
      </w:r>
    </w:p>
    <w:p w14:paraId="14B006AD"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32"/>
          <w:lang w:val="gd-GB"/>
        </w:rPr>
      </w:pPr>
      <w:r w:rsidRPr="004D457F">
        <w:rPr>
          <w:rFonts w:ascii="Arial" w:hAnsi="Arial" w:cs="Arial"/>
          <w:sz w:val="24"/>
          <w:szCs w:val="32"/>
          <w:lang w:val="gd-GB"/>
        </w:rPr>
        <w:t>Coirce air a lìbhrigeadh le Richard Bromsgrove airson nan each aige: 100 cairtealan</w:t>
      </w:r>
    </w:p>
    <w:p w14:paraId="3FFCCEB3"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32"/>
          <w:lang w:val="gd-GB"/>
        </w:rPr>
      </w:pPr>
      <w:r w:rsidRPr="004D457F">
        <w:rPr>
          <w:rFonts w:ascii="Arial" w:hAnsi="Arial" w:cs="Arial"/>
          <w:sz w:val="24"/>
          <w:szCs w:val="32"/>
          <w:lang w:val="gd-GB"/>
        </w:rPr>
        <w:t>Peasair dhubh às an t-seann ghearastan: 64 cairtealan</w:t>
      </w:r>
    </w:p>
    <w:p w14:paraId="6092772D"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32"/>
          <w:lang w:val="gd-GB"/>
        </w:rPr>
      </w:pPr>
      <w:r w:rsidRPr="004D457F">
        <w:rPr>
          <w:rFonts w:ascii="Arial" w:hAnsi="Arial" w:cs="Arial"/>
          <w:sz w:val="24"/>
          <w:szCs w:val="32"/>
          <w:lang w:val="gd-GB"/>
        </w:rPr>
        <w:t>Air a lìbhrigeadh airson a’ chaisteil le John Burdon: 6 croganan mòra de fhìon</w:t>
      </w:r>
    </w:p>
    <w:p w14:paraId="6DF2E47E"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32"/>
          <w:lang w:val="gd-GB"/>
        </w:rPr>
      </w:pPr>
      <w:r w:rsidRPr="004D457F">
        <w:rPr>
          <w:rFonts w:ascii="Arial" w:hAnsi="Arial" w:cs="Arial"/>
          <w:sz w:val="24"/>
          <w:szCs w:val="32"/>
          <w:lang w:val="gd-GB"/>
        </w:rPr>
        <w:t>Feòil shaillte: 77 closaichean feòla às an t-seann ghearastan, 16 beuconan às an t-seann ghearastan</w:t>
      </w:r>
    </w:p>
    <w:p w14:paraId="1A34AC3D"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32"/>
          <w:lang w:val="gd-GB"/>
        </w:rPr>
      </w:pPr>
      <w:r w:rsidRPr="004D457F">
        <w:rPr>
          <w:rFonts w:ascii="Arial" w:hAnsi="Arial" w:cs="Arial"/>
          <w:sz w:val="24"/>
          <w:szCs w:val="32"/>
          <w:lang w:val="gd-GB"/>
        </w:rPr>
        <w:t>100 muiltfheòilean à stòras an rìgh (air an ceannach airson 100s. leis an Sir John Burdon ainmichte)</w:t>
      </w:r>
    </w:p>
    <w:p w14:paraId="71C05A60"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32"/>
          <w:lang w:val="gd-GB"/>
        </w:rPr>
      </w:pPr>
      <w:r w:rsidRPr="004D457F">
        <w:rPr>
          <w:rFonts w:ascii="Arial" w:hAnsi="Arial" w:cs="Arial"/>
          <w:sz w:val="24"/>
          <w:szCs w:val="32"/>
          <w:lang w:val="gd-GB"/>
        </w:rPr>
        <w:t>Èisg shaillte às an t-seann ghearastan: 1000</w:t>
      </w:r>
    </w:p>
    <w:p w14:paraId="7B581A3E"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32"/>
          <w:lang w:val="gd-GB"/>
        </w:rPr>
      </w:pPr>
      <w:r w:rsidRPr="004D457F">
        <w:rPr>
          <w:rFonts w:ascii="Arial" w:hAnsi="Arial" w:cs="Arial"/>
          <w:sz w:val="24"/>
          <w:szCs w:val="32"/>
          <w:lang w:val="gd-GB"/>
        </w:rPr>
        <w:t>Èisg shaillte à stòras an rìgh: 500</w:t>
      </w:r>
    </w:p>
    <w:p w14:paraId="7DF3C903"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32"/>
          <w:lang w:val="gd-GB"/>
        </w:rPr>
      </w:pPr>
      <w:r w:rsidRPr="004D457F">
        <w:rPr>
          <w:rFonts w:ascii="Arial" w:hAnsi="Arial" w:cs="Arial"/>
          <w:sz w:val="24"/>
          <w:szCs w:val="32"/>
          <w:lang w:val="gd-GB"/>
        </w:rPr>
        <w:t>Sgadan às an t-seann ghearastan</w:t>
      </w:r>
    </w:p>
    <w:p w14:paraId="0C73681C"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32"/>
          <w:lang w:val="gd-GB"/>
        </w:rPr>
      </w:pPr>
      <w:r w:rsidRPr="004D457F">
        <w:rPr>
          <w:rFonts w:ascii="Arial" w:hAnsi="Arial" w:cs="Arial"/>
          <w:sz w:val="24"/>
          <w:szCs w:val="32"/>
          <w:lang w:val="gd-GB"/>
        </w:rPr>
        <w:t>Sgadan à solaran Mhaighstir Nicholas Chathair Luthail</w:t>
      </w:r>
    </w:p>
    <w:p w14:paraId="426DC2ED"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32"/>
          <w:lang w:val="gd-GB"/>
        </w:rPr>
      </w:pPr>
      <w:r w:rsidRPr="004D457F">
        <w:rPr>
          <w:rFonts w:ascii="Arial" w:hAnsi="Arial" w:cs="Arial"/>
          <w:sz w:val="24"/>
          <w:szCs w:val="32"/>
          <w:lang w:val="gd-GB"/>
        </w:rPr>
        <w:t>Salann às an t-seann ghearastan: 35 cairtealan</w:t>
      </w:r>
    </w:p>
    <w:p w14:paraId="07DBE640"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32"/>
          <w:lang w:val="gd-GB"/>
        </w:rPr>
      </w:pPr>
      <w:r w:rsidRPr="004D457F">
        <w:rPr>
          <w:rFonts w:ascii="Arial" w:hAnsi="Arial" w:cs="Arial"/>
          <w:sz w:val="24"/>
          <w:szCs w:val="32"/>
          <w:lang w:val="gd-GB"/>
        </w:rPr>
        <w:t>Gual mara: 100 cairtealan</w:t>
      </w:r>
    </w:p>
    <w:p w14:paraId="1A1CEB29"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32"/>
          <w:lang w:val="gd-GB"/>
        </w:rPr>
      </w:pPr>
      <w:r w:rsidRPr="004D457F">
        <w:rPr>
          <w:rFonts w:ascii="Arial" w:hAnsi="Arial" w:cs="Arial"/>
          <w:sz w:val="24"/>
          <w:szCs w:val="32"/>
          <w:lang w:val="gd-GB"/>
        </w:rPr>
        <w:t>Geir [saill ainmhidhean, air a cleachdadh airson choinnlean]</w:t>
      </w:r>
    </w:p>
    <w:p w14:paraId="6276496D"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32"/>
          <w:lang w:val="gd-GB"/>
        </w:rPr>
      </w:pPr>
      <w:r w:rsidRPr="004D457F">
        <w:rPr>
          <w:rFonts w:ascii="Arial" w:hAnsi="Arial" w:cs="Arial"/>
          <w:sz w:val="24"/>
          <w:szCs w:val="32"/>
          <w:lang w:val="gd-GB"/>
        </w:rPr>
        <w:t>Ola: 6 stòpan</w:t>
      </w:r>
    </w:p>
    <w:p w14:paraId="6EEBCA03"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32"/>
          <w:lang w:val="gd-GB"/>
        </w:rPr>
      </w:pPr>
      <w:r w:rsidRPr="004D457F">
        <w:rPr>
          <w:rFonts w:ascii="Arial" w:hAnsi="Arial" w:cs="Arial"/>
          <w:sz w:val="24"/>
          <w:szCs w:val="32"/>
          <w:lang w:val="gd-GB"/>
        </w:rPr>
        <w:t>Iarann: 20 clach</w:t>
      </w:r>
    </w:p>
    <w:p w14:paraId="66B1D91D"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32"/>
          <w:lang w:val="gd-GB"/>
        </w:rPr>
      </w:pPr>
      <w:r w:rsidRPr="004D457F">
        <w:rPr>
          <w:rFonts w:ascii="Arial" w:hAnsi="Arial" w:cs="Arial"/>
          <w:sz w:val="24"/>
          <w:szCs w:val="32"/>
          <w:lang w:val="gd-GB"/>
        </w:rPr>
        <w:t>Saighead: 16 dòrlaich</w:t>
      </w:r>
    </w:p>
    <w:p w14:paraId="4FE30979" w14:textId="77777777" w:rsidR="00DD4433" w:rsidRPr="004D457F" w:rsidRDefault="00DD4433" w:rsidP="00645BDE">
      <w:pPr>
        <w:spacing w:after="0" w:line="240" w:lineRule="auto"/>
        <w:jc w:val="both"/>
        <w:rPr>
          <w:rFonts w:ascii="Arial" w:hAnsi="Arial" w:cs="Arial"/>
          <w:sz w:val="24"/>
          <w:szCs w:val="24"/>
          <w:lang w:val="gd-GB"/>
        </w:rPr>
      </w:pPr>
    </w:p>
    <w:p w14:paraId="53EF3BED" w14:textId="77777777" w:rsidR="00DD4433" w:rsidRPr="004D457F" w:rsidRDefault="00DD4433" w:rsidP="004F3552">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r w:rsidRPr="004D457F">
        <w:rPr>
          <w:rFonts w:ascii="Arial" w:hAnsi="Arial" w:cs="Arial"/>
          <w:b/>
          <w:sz w:val="24"/>
          <w:szCs w:val="24"/>
          <w:lang w:val="gd-GB"/>
        </w:rPr>
        <w:lastRenderedPageBreak/>
        <w:t>31 Iuchar 1300</w:t>
      </w:r>
    </w:p>
    <w:p w14:paraId="1BDACC31" w14:textId="335D1DFF" w:rsidR="00DD4433" w:rsidRPr="004D457F" w:rsidRDefault="00DD4433" w:rsidP="004F3552">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r w:rsidRPr="004D457F">
        <w:rPr>
          <w:rFonts w:ascii="Arial" w:hAnsi="Arial" w:cs="Arial"/>
          <w:b/>
          <w:sz w:val="24"/>
          <w:szCs w:val="24"/>
          <w:lang w:val="gd-GB"/>
        </w:rPr>
        <w:t xml:space="preserve">Clàr den bhiadh a chuireadh gu </w:t>
      </w:r>
      <w:r w:rsidR="0038596F" w:rsidRPr="004D457F">
        <w:rPr>
          <w:rFonts w:ascii="Arial" w:hAnsi="Arial" w:cs="Arial"/>
          <w:b/>
          <w:sz w:val="24"/>
          <w:szCs w:val="24"/>
          <w:lang w:val="gd-GB"/>
        </w:rPr>
        <w:t xml:space="preserve">Caisteal </w:t>
      </w:r>
      <w:r w:rsidRPr="004D457F">
        <w:rPr>
          <w:rFonts w:ascii="Arial" w:hAnsi="Arial" w:cs="Arial"/>
          <w:b/>
          <w:sz w:val="24"/>
          <w:szCs w:val="24"/>
          <w:lang w:val="gd-GB"/>
        </w:rPr>
        <w:t>Dhùn Phris mar sholaran.</w:t>
      </w:r>
    </w:p>
    <w:p w14:paraId="33D82627" w14:textId="77777777" w:rsidR="00DD4433" w:rsidRPr="004D457F" w:rsidRDefault="00DD4433" w:rsidP="004F3552">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p>
    <w:p w14:paraId="063C8269" w14:textId="4A87580F" w:rsidR="00DD4433" w:rsidRPr="004D457F" w:rsidRDefault="00DD4433" w:rsidP="004F3552">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color w:val="000000"/>
          <w:sz w:val="24"/>
          <w:szCs w:val="24"/>
          <w:lang w:val="gd-GB"/>
        </w:rPr>
      </w:pPr>
      <w:r w:rsidRPr="004D457F">
        <w:rPr>
          <w:rFonts w:ascii="Arial" w:hAnsi="Arial" w:cs="Arial"/>
          <w:color w:val="000000"/>
          <w:sz w:val="24"/>
          <w:szCs w:val="24"/>
          <w:lang w:val="gd-GB"/>
        </w:rPr>
        <w:t>Clàraicheadh e gu</w:t>
      </w:r>
      <w:r w:rsidR="000B7B4D">
        <w:rPr>
          <w:rFonts w:ascii="Arial" w:hAnsi="Arial" w:cs="Arial"/>
          <w:color w:val="000000"/>
          <w:sz w:val="24"/>
          <w:szCs w:val="24"/>
        </w:rPr>
        <w:t>n do leig</w:t>
      </w:r>
      <w:r w:rsidRPr="004D457F">
        <w:rPr>
          <w:rFonts w:ascii="Arial" w:hAnsi="Arial" w:cs="Arial"/>
          <w:color w:val="000000"/>
          <w:sz w:val="24"/>
          <w:szCs w:val="24"/>
          <w:lang w:val="gd-GB"/>
        </w:rPr>
        <w:t xml:space="preserve"> Ralph Manton, glèidheadair preas-aodaich Rìgh Èideird, </w:t>
      </w:r>
      <w:r w:rsidR="000B7B4D">
        <w:rPr>
          <w:rFonts w:ascii="Arial" w:hAnsi="Arial" w:cs="Arial"/>
          <w:color w:val="000000"/>
          <w:sz w:val="24"/>
          <w:szCs w:val="24"/>
        </w:rPr>
        <w:t>le</w:t>
      </w:r>
      <w:r w:rsidRPr="004D457F">
        <w:rPr>
          <w:rFonts w:ascii="Arial" w:hAnsi="Arial" w:cs="Arial"/>
          <w:color w:val="000000"/>
          <w:sz w:val="24"/>
          <w:szCs w:val="24"/>
          <w:lang w:val="gd-GB"/>
        </w:rPr>
        <w:t xml:space="preserve"> Sir Arnold Guille de Pugey, constabal </w:t>
      </w:r>
      <w:r w:rsidR="0038596F" w:rsidRPr="004D457F">
        <w:rPr>
          <w:rFonts w:ascii="Arial" w:hAnsi="Arial" w:cs="Arial"/>
          <w:color w:val="000000"/>
          <w:sz w:val="24"/>
          <w:szCs w:val="24"/>
          <w:lang w:val="gd-GB"/>
        </w:rPr>
        <w:t>C</w:t>
      </w:r>
      <w:r w:rsidR="0038596F">
        <w:rPr>
          <w:rFonts w:ascii="Arial" w:hAnsi="Arial" w:cs="Arial"/>
          <w:color w:val="000000"/>
          <w:sz w:val="24"/>
          <w:szCs w:val="24"/>
        </w:rPr>
        <w:t>h</w:t>
      </w:r>
      <w:r w:rsidR="0038596F" w:rsidRPr="004D457F">
        <w:rPr>
          <w:rFonts w:ascii="Arial" w:hAnsi="Arial" w:cs="Arial"/>
          <w:color w:val="000000"/>
          <w:sz w:val="24"/>
          <w:szCs w:val="24"/>
          <w:lang w:val="gd-GB"/>
        </w:rPr>
        <w:t xml:space="preserve">aisteal </w:t>
      </w:r>
      <w:r w:rsidRPr="004D457F">
        <w:rPr>
          <w:rFonts w:ascii="Arial" w:hAnsi="Arial" w:cs="Arial"/>
          <w:color w:val="000000"/>
          <w:sz w:val="24"/>
          <w:szCs w:val="24"/>
          <w:lang w:val="gd-GB"/>
        </w:rPr>
        <w:t xml:space="preserve">Dhùn Phris, </w:t>
      </w:r>
      <w:r w:rsidR="000B7B4D" w:rsidRPr="004D457F">
        <w:rPr>
          <w:rFonts w:ascii="Arial" w:hAnsi="Arial" w:cs="Arial"/>
          <w:color w:val="000000"/>
          <w:sz w:val="24"/>
          <w:szCs w:val="24"/>
          <w:lang w:val="gd-GB"/>
        </w:rPr>
        <w:t xml:space="preserve">na solaran seo </w:t>
      </w:r>
      <w:r w:rsidRPr="004D457F">
        <w:rPr>
          <w:rFonts w:ascii="Arial" w:hAnsi="Arial" w:cs="Arial"/>
          <w:color w:val="000000"/>
          <w:sz w:val="24"/>
          <w:szCs w:val="24"/>
          <w:lang w:val="gd-GB"/>
        </w:rPr>
        <w:t xml:space="preserve">airson daingneachadh </w:t>
      </w:r>
      <w:r w:rsidR="0038596F" w:rsidRPr="004D457F">
        <w:rPr>
          <w:rFonts w:ascii="Arial" w:hAnsi="Arial" w:cs="Arial"/>
          <w:color w:val="000000"/>
          <w:sz w:val="24"/>
          <w:szCs w:val="24"/>
          <w:lang w:val="gd-GB"/>
        </w:rPr>
        <w:t xml:space="preserve">Caisteal </w:t>
      </w:r>
      <w:r w:rsidRPr="004D457F">
        <w:rPr>
          <w:rFonts w:ascii="Arial" w:hAnsi="Arial" w:cs="Arial"/>
          <w:color w:val="000000"/>
          <w:sz w:val="24"/>
          <w:szCs w:val="24"/>
          <w:lang w:val="gd-GB"/>
        </w:rPr>
        <w:t>Dhùn Phris:</w:t>
      </w:r>
    </w:p>
    <w:p w14:paraId="5A639A42"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6 buileannan arain</w:t>
      </w:r>
    </w:p>
    <w:p w14:paraId="3A21C4F2"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2 chasg de mhin</w:t>
      </w:r>
    </w:p>
    <w:p w14:paraId="3C8D5221"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1½ casg de fhìon</w:t>
      </w:r>
    </w:p>
    <w:p w14:paraId="14948A24"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2 bhuiseal de shalann</w:t>
      </w:r>
    </w:p>
    <w:p w14:paraId="21844BDD" w14:textId="199FB2A9"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 xml:space="preserve">2940 puinnd de </w:t>
      </w:r>
      <w:r w:rsidR="00CC0BD0">
        <w:rPr>
          <w:rFonts w:ascii="Arial" w:hAnsi="Arial" w:cs="Arial"/>
          <w:color w:val="000000"/>
          <w:sz w:val="24"/>
          <w:szCs w:val="24"/>
          <w:lang w:val="gd-GB"/>
        </w:rPr>
        <w:t>dh’</w:t>
      </w:r>
      <w:r w:rsidRPr="004D457F">
        <w:rPr>
          <w:rFonts w:ascii="Arial" w:hAnsi="Arial" w:cs="Arial"/>
          <w:color w:val="000000"/>
          <w:sz w:val="24"/>
          <w:szCs w:val="24"/>
          <w:lang w:val="gd-GB"/>
        </w:rPr>
        <w:t>uinneanan</w:t>
      </w:r>
    </w:p>
    <w:p w14:paraId="6B5F2D62"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150 èisg shaillte, ris an canar falmairean</w:t>
      </w:r>
    </w:p>
    <w:p w14:paraId="3D5CE91C"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4 buiseal de chonnlach</w:t>
      </w:r>
    </w:p>
    <w:p w14:paraId="3067AF37"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6 puinnd de chèir</w:t>
      </w:r>
    </w:p>
    <w:p w14:paraId="14B994DE"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20 crodh feòla</w:t>
      </w:r>
    </w:p>
    <w:p w14:paraId="2E90D1DB"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5 càrtan de dh’eòrna air a bhrachadh</w:t>
      </w:r>
    </w:p>
    <w:p w14:paraId="04CF83CC"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2 chàrt de phònair</w:t>
      </w:r>
    </w:p>
    <w:p w14:paraId="27FFD64B"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6 càrtan de choirce</w:t>
      </w:r>
    </w:p>
    <w:p w14:paraId="1CCCC308"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2 chàrt de shalann</w:t>
      </w:r>
    </w:p>
    <w:p w14:paraId="7662BDD4"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30 beuconan</w:t>
      </w:r>
    </w:p>
    <w:p w14:paraId="4519697F"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2900 sgadain</w:t>
      </w:r>
    </w:p>
    <w:p w14:paraId="7AF11429"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200 èisg shaillte</w:t>
      </w:r>
    </w:p>
    <w:p w14:paraId="0D9F5FBC" w14:textId="77777777" w:rsidR="00DD4433" w:rsidRPr="004D457F" w:rsidRDefault="00DD4433" w:rsidP="00645BDE">
      <w:pPr>
        <w:spacing w:after="0" w:line="240" w:lineRule="auto"/>
        <w:jc w:val="both"/>
        <w:rPr>
          <w:rFonts w:ascii="Arial" w:hAnsi="Arial" w:cs="Arial"/>
          <w:sz w:val="24"/>
          <w:szCs w:val="16"/>
          <w:lang w:val="gd-GB"/>
        </w:rPr>
      </w:pPr>
    </w:p>
    <w:p w14:paraId="36286612" w14:textId="751C9755" w:rsidR="00DD4433" w:rsidRPr="004D457F" w:rsidRDefault="00DD4433" w:rsidP="004F3552">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r w:rsidRPr="004D457F">
        <w:rPr>
          <w:rFonts w:ascii="Arial" w:hAnsi="Arial" w:cs="Arial"/>
          <w:b/>
          <w:sz w:val="24"/>
          <w:szCs w:val="24"/>
          <w:lang w:val="gd-GB"/>
        </w:rPr>
        <w:t>28 Lùnastal 130</w:t>
      </w:r>
      <w:r w:rsidR="00492FD3">
        <w:rPr>
          <w:rFonts w:ascii="Arial" w:hAnsi="Arial" w:cs="Arial"/>
          <w:b/>
          <w:sz w:val="24"/>
          <w:szCs w:val="24"/>
          <w:lang w:val="gd-GB"/>
        </w:rPr>
        <w:t>0</w:t>
      </w:r>
    </w:p>
    <w:p w14:paraId="46E091E9" w14:textId="46692B56" w:rsidR="00DD4433" w:rsidRPr="004D457F" w:rsidRDefault="00DD4433" w:rsidP="004F3552">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r w:rsidRPr="004D457F">
        <w:rPr>
          <w:rFonts w:ascii="Arial" w:hAnsi="Arial" w:cs="Arial"/>
          <w:b/>
          <w:sz w:val="24"/>
          <w:szCs w:val="24"/>
          <w:lang w:val="gd-GB"/>
        </w:rPr>
        <w:t xml:space="preserve">Clàr den bhiadh a chuireadh gu </w:t>
      </w:r>
      <w:r w:rsidR="0038596F" w:rsidRPr="004D457F">
        <w:rPr>
          <w:rFonts w:ascii="Arial" w:hAnsi="Arial" w:cs="Arial"/>
          <w:b/>
          <w:sz w:val="24"/>
          <w:szCs w:val="24"/>
          <w:lang w:val="gd-GB"/>
        </w:rPr>
        <w:t xml:space="preserve">Caisteal </w:t>
      </w:r>
      <w:r w:rsidRPr="004D457F">
        <w:rPr>
          <w:rFonts w:ascii="Arial" w:hAnsi="Arial" w:cs="Arial"/>
          <w:b/>
          <w:sz w:val="24"/>
          <w:szCs w:val="24"/>
          <w:lang w:val="gd-GB"/>
        </w:rPr>
        <w:t>Dhùn Phris mar sholaran.</w:t>
      </w:r>
    </w:p>
    <w:p w14:paraId="304A7B86" w14:textId="77777777" w:rsidR="00DD4433" w:rsidRPr="0038596F" w:rsidRDefault="00DD4433" w:rsidP="004F3552">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p>
    <w:p w14:paraId="3471A264" w14:textId="48A3A843" w:rsidR="00DD4433" w:rsidRPr="004D457F" w:rsidRDefault="00DD4433" w:rsidP="004F3552">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color w:val="000000"/>
          <w:sz w:val="24"/>
          <w:szCs w:val="24"/>
          <w:lang w:val="gd-GB"/>
        </w:rPr>
      </w:pPr>
      <w:r w:rsidRPr="004D457F">
        <w:rPr>
          <w:rFonts w:ascii="Arial" w:hAnsi="Arial" w:cs="Arial"/>
          <w:color w:val="000000"/>
          <w:sz w:val="24"/>
          <w:szCs w:val="24"/>
          <w:lang w:val="gd-GB"/>
        </w:rPr>
        <w:t xml:space="preserve">Clàraicheadh e gu bheil John Droxford, glèidheadair preas-aodaich an rìgh, air libhrigeadh gu Sir Arnold Guille de Pogey, constabal </w:t>
      </w:r>
      <w:r w:rsidR="0038596F" w:rsidRPr="004D457F">
        <w:rPr>
          <w:rFonts w:ascii="Arial" w:hAnsi="Arial" w:cs="Arial"/>
          <w:color w:val="000000"/>
          <w:sz w:val="24"/>
          <w:szCs w:val="24"/>
          <w:lang w:val="gd-GB"/>
        </w:rPr>
        <w:t>C</w:t>
      </w:r>
      <w:r w:rsidR="0038596F">
        <w:rPr>
          <w:rFonts w:ascii="Arial" w:hAnsi="Arial" w:cs="Arial"/>
          <w:color w:val="000000"/>
          <w:sz w:val="24"/>
          <w:szCs w:val="24"/>
        </w:rPr>
        <w:t>h</w:t>
      </w:r>
      <w:r w:rsidR="0038596F" w:rsidRPr="004D457F">
        <w:rPr>
          <w:rFonts w:ascii="Arial" w:hAnsi="Arial" w:cs="Arial"/>
          <w:color w:val="000000"/>
          <w:sz w:val="24"/>
          <w:szCs w:val="24"/>
          <w:lang w:val="gd-GB"/>
        </w:rPr>
        <w:t xml:space="preserve">aisteal </w:t>
      </w:r>
      <w:r w:rsidRPr="004D457F">
        <w:rPr>
          <w:rFonts w:ascii="Arial" w:hAnsi="Arial" w:cs="Arial"/>
          <w:color w:val="000000"/>
          <w:sz w:val="24"/>
          <w:szCs w:val="24"/>
          <w:lang w:val="gd-GB"/>
        </w:rPr>
        <w:t>Dhùn Phris, airson daingneachadh a’ chaisteil sin, tro Shir John Merk, na solaran seo:</w:t>
      </w:r>
    </w:p>
    <w:p w14:paraId="066FA096"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10 casgan de mhin</w:t>
      </w:r>
    </w:p>
    <w:p w14:paraId="03704E32"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5 casgan de fhìon</w:t>
      </w:r>
    </w:p>
    <w:p w14:paraId="06749462"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30 crodh feòla</w:t>
      </w:r>
    </w:p>
    <w:p w14:paraId="416D1A44"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80 muiltfheòil</w:t>
      </w:r>
    </w:p>
    <w:p w14:paraId="1195720E"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6 fèidh</w:t>
      </w:r>
    </w:p>
    <w:p w14:paraId="2D454446"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1000 sgadan</w:t>
      </w:r>
    </w:p>
    <w:p w14:paraId="55590C51"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22 bradain</w:t>
      </w:r>
    </w:p>
    <w:p w14:paraId="543A65ED" w14:textId="77777777" w:rsidR="00DD4433" w:rsidRPr="004D457F" w:rsidRDefault="00DD4433" w:rsidP="00645BDE">
      <w:pPr>
        <w:spacing w:after="0" w:line="240" w:lineRule="auto"/>
        <w:jc w:val="both"/>
        <w:rPr>
          <w:rFonts w:ascii="Arial" w:hAnsi="Arial" w:cs="Arial"/>
          <w:sz w:val="24"/>
          <w:szCs w:val="24"/>
          <w:lang w:val="gd-GB"/>
        </w:rPr>
      </w:pPr>
    </w:p>
    <w:p w14:paraId="5F652184" w14:textId="77777777"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r w:rsidRPr="004D457F">
        <w:rPr>
          <w:rFonts w:ascii="Arial" w:hAnsi="Arial" w:cs="Arial"/>
          <w:b/>
          <w:sz w:val="24"/>
          <w:szCs w:val="24"/>
          <w:lang w:val="gd-GB"/>
        </w:rPr>
        <w:t>20 Lùnastal 1306</w:t>
      </w:r>
    </w:p>
    <w:p w14:paraId="45C3BEC9" w14:textId="0CF424AD"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r w:rsidRPr="004D457F">
        <w:rPr>
          <w:rFonts w:ascii="Arial" w:hAnsi="Arial" w:cs="Arial"/>
          <w:b/>
          <w:sz w:val="24"/>
          <w:szCs w:val="24"/>
          <w:lang w:val="gd-GB"/>
        </w:rPr>
        <w:t xml:space="preserve">Tha Prionnsa Èideard a’ sgrìobhadh gu glèidheadair nan solaran bìdh aig </w:t>
      </w:r>
      <w:r w:rsidR="0038596F" w:rsidRPr="004D457F">
        <w:rPr>
          <w:rFonts w:ascii="Arial" w:hAnsi="Arial" w:cs="Arial"/>
          <w:b/>
          <w:sz w:val="24"/>
          <w:szCs w:val="24"/>
          <w:lang w:val="gd-GB"/>
        </w:rPr>
        <w:t xml:space="preserve">Caisteal </w:t>
      </w:r>
      <w:r w:rsidRPr="004D457F">
        <w:rPr>
          <w:rFonts w:ascii="Arial" w:hAnsi="Arial" w:cs="Arial"/>
          <w:b/>
          <w:sz w:val="24"/>
          <w:szCs w:val="24"/>
          <w:lang w:val="gd-GB"/>
        </w:rPr>
        <w:t>Pheairt, ag innse dha gu bheil feum aige air biadh a chur gu Mon Rois agus Obar Dheathain a chionn ’s gu bheil e a’ dol gu tuath air gnothach an rìgh.</w:t>
      </w:r>
    </w:p>
    <w:p w14:paraId="017B0C33" w14:textId="77777777"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16"/>
          <w:szCs w:val="16"/>
          <w:lang w:val="gd-GB" w:eastAsia="en-GB"/>
        </w:rPr>
      </w:pPr>
    </w:p>
    <w:p w14:paraId="688FB892" w14:textId="77777777"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szCs w:val="24"/>
          <w:lang w:val="gd-GB" w:eastAsia="en-GB"/>
        </w:rPr>
      </w:pPr>
      <w:r w:rsidRPr="004D457F">
        <w:rPr>
          <w:rFonts w:ascii="Arial" w:hAnsi="Arial" w:cs="Arial"/>
          <w:sz w:val="24"/>
          <w:szCs w:val="24"/>
          <w:lang w:val="gd-GB"/>
        </w:rPr>
        <w:t>Èideard, Prionnsa na Cuimrigh, gu glèidheadair nan solaran bìdh aig Peairt, Richard Bromsgrove: fàilte ort.</w:t>
      </w:r>
    </w:p>
    <w:p w14:paraId="6CA8B425" w14:textId="77777777"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szCs w:val="24"/>
          <w:lang w:val="gd-GB" w:eastAsia="en-GB"/>
        </w:rPr>
      </w:pPr>
      <w:r w:rsidRPr="004D457F">
        <w:rPr>
          <w:rFonts w:ascii="Arial" w:hAnsi="Arial" w:cs="Arial"/>
          <w:sz w:val="24"/>
          <w:szCs w:val="24"/>
          <w:lang w:val="gd-GB"/>
        </w:rPr>
        <w:t xml:space="preserve">Leis gu bheil mi a’ dol thar nam beanntan air gnothach an rìgh, tha mi ag àithneadh dhut solaran bìdh a chur gu Mon Rois agus Obar Dheathain air mo shon agus airson an armailt agam, mar a dh’innseas Henry de Luitegershale, an clèireach agam, dhut le barrachd fiosrachaidh. </w:t>
      </w:r>
    </w:p>
    <w:p w14:paraId="1F13E575" w14:textId="77777777" w:rsidR="00DD4433" w:rsidRPr="004D457F" w:rsidRDefault="00DD4433" w:rsidP="00E077DF">
      <w:pPr>
        <w:autoSpaceDE w:val="0"/>
        <w:autoSpaceDN w:val="0"/>
        <w:adjustRightInd w:val="0"/>
        <w:spacing w:after="0" w:line="240" w:lineRule="auto"/>
        <w:jc w:val="both"/>
        <w:rPr>
          <w:rFonts w:ascii="Arial" w:hAnsi="Arial" w:cs="Arial"/>
          <w:sz w:val="24"/>
          <w:szCs w:val="24"/>
          <w:lang w:val="gd-GB" w:eastAsia="en-GB"/>
        </w:rPr>
      </w:pPr>
    </w:p>
    <w:p w14:paraId="59567046" w14:textId="77777777" w:rsidR="00DD4433" w:rsidRPr="004D457F" w:rsidRDefault="00DD4433" w:rsidP="0038596F">
      <w:pPr>
        <w:keepNext/>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r w:rsidRPr="004D457F">
        <w:rPr>
          <w:rFonts w:ascii="Arial" w:hAnsi="Arial" w:cs="Arial"/>
          <w:b/>
          <w:sz w:val="24"/>
          <w:szCs w:val="24"/>
          <w:lang w:val="gd-GB"/>
        </w:rPr>
        <w:lastRenderedPageBreak/>
        <w:t>17 Gearran 1312</w:t>
      </w:r>
    </w:p>
    <w:p w14:paraId="641E252A" w14:textId="7D9AFDFD"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r w:rsidRPr="004D457F">
        <w:rPr>
          <w:rFonts w:ascii="Arial" w:hAnsi="Arial" w:cs="Arial"/>
          <w:b/>
          <w:sz w:val="24"/>
          <w:szCs w:val="24"/>
          <w:lang w:val="gd-GB"/>
        </w:rPr>
        <w:t xml:space="preserve">Tha Èideard II ag àithneadh do shiorram Sasannach solaran a chur gu </w:t>
      </w:r>
      <w:r w:rsidR="0038596F" w:rsidRPr="004D457F">
        <w:rPr>
          <w:rFonts w:ascii="Arial" w:hAnsi="Arial" w:cs="Arial"/>
          <w:b/>
          <w:sz w:val="24"/>
          <w:szCs w:val="24"/>
          <w:lang w:val="gd-GB"/>
        </w:rPr>
        <w:t xml:space="preserve">Caisteal </w:t>
      </w:r>
      <w:r w:rsidRPr="004D457F">
        <w:rPr>
          <w:rFonts w:ascii="Arial" w:hAnsi="Arial" w:cs="Arial"/>
          <w:b/>
          <w:sz w:val="24"/>
          <w:szCs w:val="24"/>
          <w:lang w:val="gd-GB"/>
        </w:rPr>
        <w:t>Pheairt.</w:t>
      </w:r>
    </w:p>
    <w:p w14:paraId="7384A022" w14:textId="77777777"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16"/>
          <w:szCs w:val="16"/>
          <w:lang w:val="gd-GB" w:eastAsia="en-GB"/>
        </w:rPr>
      </w:pPr>
    </w:p>
    <w:p w14:paraId="42003D6D" w14:textId="77777777"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szCs w:val="24"/>
          <w:lang w:val="gd-GB"/>
        </w:rPr>
      </w:pPr>
      <w:r w:rsidRPr="004D457F">
        <w:rPr>
          <w:rFonts w:ascii="Arial" w:hAnsi="Arial" w:cs="Arial"/>
          <w:sz w:val="24"/>
          <w:szCs w:val="24"/>
          <w:lang w:val="gd-GB"/>
        </w:rPr>
        <w:t>Rìgh Èideard gu siorram Norfolk is Suffolk: fàilte ort.</w:t>
      </w:r>
    </w:p>
    <w:p w14:paraId="1E4148DB" w14:textId="77777777"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szCs w:val="24"/>
          <w:lang w:val="gd-GB"/>
        </w:rPr>
      </w:pPr>
      <w:r w:rsidRPr="004D457F">
        <w:rPr>
          <w:rFonts w:ascii="Arial" w:hAnsi="Arial" w:cs="Arial"/>
          <w:sz w:val="24"/>
          <w:szCs w:val="24"/>
          <w:lang w:val="gd-GB"/>
        </w:rPr>
        <w:t>Tha mi ag àithneadh dhut na leanas a chur air bàta le uile luaths gu William Oliphant airson a’ ghearastain aig Peairt:</w:t>
      </w:r>
    </w:p>
    <w:p w14:paraId="4994AD42"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200 càrt de chruithneachd</w:t>
      </w:r>
    </w:p>
    <w:p w14:paraId="67C7A38D" w14:textId="4280B296"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200 càrt de bhraich</w:t>
      </w:r>
    </w:p>
    <w:p w14:paraId="70DA4B9C"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100 càrt de phònair is peasair</w:t>
      </w:r>
    </w:p>
    <w:p w14:paraId="01939563" w14:textId="77777777" w:rsidR="00DD4433" w:rsidRPr="004D457F" w:rsidRDefault="00DD4433" w:rsidP="00DD4433">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color w:val="000000"/>
          <w:sz w:val="24"/>
          <w:szCs w:val="24"/>
          <w:lang w:val="gd-GB"/>
        </w:rPr>
      </w:pPr>
      <w:r w:rsidRPr="004D457F">
        <w:rPr>
          <w:rFonts w:ascii="Arial" w:hAnsi="Arial" w:cs="Arial"/>
          <w:color w:val="000000"/>
          <w:sz w:val="24"/>
          <w:szCs w:val="24"/>
          <w:lang w:val="gd-GB"/>
        </w:rPr>
        <w:t>100 càrt de choirce</w:t>
      </w:r>
    </w:p>
    <w:p w14:paraId="15D6B83B" w14:textId="77777777" w:rsidR="00DD4433" w:rsidRPr="004D457F" w:rsidRDefault="00DD4433" w:rsidP="00645BDE">
      <w:pPr>
        <w:pStyle w:val="NoSpacing"/>
        <w:jc w:val="both"/>
        <w:rPr>
          <w:rFonts w:ascii="Arial" w:hAnsi="Arial" w:cs="Arial"/>
          <w:smallCaps/>
          <w:sz w:val="24"/>
          <w:szCs w:val="44"/>
          <w:lang w:val="gd-GB"/>
        </w:rPr>
      </w:pPr>
    </w:p>
    <w:p w14:paraId="69666AED" w14:textId="32EC500A" w:rsidR="00DD4433" w:rsidRDefault="00DD4433" w:rsidP="00645BDE">
      <w:pPr>
        <w:pStyle w:val="NoSpacing"/>
        <w:jc w:val="both"/>
        <w:rPr>
          <w:rFonts w:ascii="Arial" w:hAnsi="Arial" w:cs="Arial"/>
          <w:smallCaps/>
          <w:sz w:val="24"/>
          <w:szCs w:val="44"/>
          <w:lang w:val="gd-GB"/>
        </w:rPr>
      </w:pPr>
    </w:p>
    <w:p w14:paraId="2EC75A30" w14:textId="77777777" w:rsidR="0038596F" w:rsidRPr="004D457F" w:rsidRDefault="0038596F" w:rsidP="00645BDE">
      <w:pPr>
        <w:pStyle w:val="NoSpacing"/>
        <w:jc w:val="both"/>
        <w:rPr>
          <w:rFonts w:ascii="Arial" w:hAnsi="Arial" w:cs="Arial"/>
          <w:smallCaps/>
          <w:sz w:val="24"/>
          <w:szCs w:val="44"/>
          <w:lang w:val="gd-GB"/>
        </w:rPr>
      </w:pPr>
    </w:p>
    <w:p w14:paraId="1920F3FC" w14:textId="77777777" w:rsidR="00DD4433" w:rsidRPr="004D457F" w:rsidRDefault="00DD4433" w:rsidP="00E077DF">
      <w:pPr>
        <w:pStyle w:val="NoSpacing"/>
        <w:shd w:val="clear" w:color="auto" w:fill="FABF8F"/>
        <w:jc w:val="center"/>
        <w:rPr>
          <w:rFonts w:ascii="Arial" w:hAnsi="Arial" w:cs="Arial"/>
          <w:smallCaps/>
          <w:sz w:val="36"/>
          <w:szCs w:val="36"/>
          <w:lang w:val="gd-GB" w:eastAsia="en-GB"/>
        </w:rPr>
      </w:pPr>
      <w:r w:rsidRPr="004D457F">
        <w:rPr>
          <w:rFonts w:ascii="Arial" w:hAnsi="Arial" w:cs="Arial"/>
          <w:smallCaps/>
          <w:sz w:val="36"/>
          <w:szCs w:val="36"/>
          <w:lang w:val="gd-GB"/>
        </w:rPr>
        <w:t>Bannan-Aidmheil airson Biadh agus deoch</w:t>
      </w:r>
    </w:p>
    <w:p w14:paraId="203CB94E" w14:textId="77777777" w:rsidR="00DD4433" w:rsidRPr="004D457F" w:rsidRDefault="00DD4433" w:rsidP="00E077DF">
      <w:pPr>
        <w:autoSpaceDE w:val="0"/>
        <w:autoSpaceDN w:val="0"/>
        <w:adjustRightInd w:val="0"/>
        <w:spacing w:after="0" w:line="240" w:lineRule="auto"/>
        <w:jc w:val="both"/>
        <w:rPr>
          <w:rFonts w:ascii="Arial" w:hAnsi="Arial" w:cs="Arial"/>
          <w:b/>
          <w:bCs/>
          <w:sz w:val="24"/>
          <w:szCs w:val="24"/>
          <w:lang w:val="gd-GB" w:eastAsia="en-GB"/>
        </w:rPr>
      </w:pPr>
    </w:p>
    <w:p w14:paraId="549DA600" w14:textId="77777777"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r w:rsidRPr="004D457F">
        <w:rPr>
          <w:rFonts w:ascii="Arial" w:hAnsi="Arial" w:cs="Arial"/>
          <w:b/>
          <w:sz w:val="24"/>
          <w:szCs w:val="24"/>
          <w:lang w:val="gd-GB"/>
        </w:rPr>
        <w:t>Eadar an t-Iuchar agus an Dàmhair 1306</w:t>
      </w:r>
    </w:p>
    <w:p w14:paraId="3EF61E79" w14:textId="77777777"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r w:rsidRPr="004D457F">
        <w:rPr>
          <w:rFonts w:ascii="Arial" w:hAnsi="Arial" w:cs="Arial"/>
          <w:b/>
          <w:sz w:val="24"/>
          <w:szCs w:val="24"/>
          <w:lang w:val="gd-GB"/>
        </w:rPr>
        <w:t>Bann-aidhmeil pàighidh airson leann a bhith air a ghrùideadh.</w:t>
      </w:r>
    </w:p>
    <w:p w14:paraId="02FBE4F2" w14:textId="77777777"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16"/>
          <w:szCs w:val="16"/>
          <w:lang w:val="gd-GB" w:eastAsia="en-GB"/>
        </w:rPr>
      </w:pPr>
    </w:p>
    <w:p w14:paraId="148ADB5A" w14:textId="0B39E8FC"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szCs w:val="24"/>
          <w:lang w:val="gd-GB" w:eastAsia="en-GB"/>
        </w:rPr>
      </w:pPr>
      <w:r w:rsidRPr="004D457F">
        <w:rPr>
          <w:rFonts w:ascii="Arial" w:hAnsi="Arial" w:cs="Arial"/>
          <w:sz w:val="24"/>
          <w:szCs w:val="24"/>
          <w:lang w:val="gd-GB"/>
        </w:rPr>
        <w:t xml:space="preserve">Phàigh John Bromsgrove, glèidheadair </w:t>
      </w:r>
      <w:r w:rsidR="0038596F">
        <w:rPr>
          <w:rFonts w:ascii="Arial" w:hAnsi="Arial" w:cs="Arial"/>
          <w:sz w:val="24"/>
          <w:szCs w:val="24"/>
        </w:rPr>
        <w:t>Ch</w:t>
      </w:r>
      <w:r w:rsidRPr="004D457F">
        <w:rPr>
          <w:rFonts w:ascii="Arial" w:hAnsi="Arial" w:cs="Arial"/>
          <w:sz w:val="24"/>
          <w:szCs w:val="24"/>
          <w:lang w:val="gd-GB"/>
        </w:rPr>
        <w:t>aisteal Obar Dheathain, grùidearan Obar Dheathain 26 càrtan de bhraich à stòras an rìgh airson 40 stòp de leann a ghrùdadh às gach càrt airson Prionnsa na Cuimrigh.</w:t>
      </w:r>
    </w:p>
    <w:p w14:paraId="2E0DD175" w14:textId="77777777" w:rsidR="00DD4433" w:rsidRPr="004D457F" w:rsidRDefault="00DD4433" w:rsidP="00E077DF">
      <w:pPr>
        <w:autoSpaceDE w:val="0"/>
        <w:autoSpaceDN w:val="0"/>
        <w:adjustRightInd w:val="0"/>
        <w:spacing w:after="0" w:line="240" w:lineRule="auto"/>
        <w:jc w:val="both"/>
        <w:rPr>
          <w:rFonts w:ascii="Arial" w:hAnsi="Arial" w:cs="Arial"/>
          <w:smallCaps/>
          <w:sz w:val="24"/>
          <w:szCs w:val="24"/>
          <w:lang w:val="gd-GB" w:eastAsia="en-GB"/>
        </w:rPr>
      </w:pPr>
    </w:p>
    <w:p w14:paraId="6329441A" w14:textId="62317B9A" w:rsidR="00DD4433" w:rsidRPr="004D457F" w:rsidRDefault="00B40324"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r>
        <w:rPr>
          <w:rFonts w:ascii="Arial" w:hAnsi="Arial" w:cs="Arial"/>
          <w:b/>
          <w:sz w:val="24"/>
          <w:szCs w:val="24"/>
          <w:lang w:val="gd-GB"/>
        </w:rPr>
        <w:t>A</w:t>
      </w:r>
      <w:r w:rsidR="00DD4433" w:rsidRPr="004D457F">
        <w:rPr>
          <w:rFonts w:ascii="Arial" w:hAnsi="Arial" w:cs="Arial"/>
          <w:b/>
          <w:sz w:val="24"/>
          <w:szCs w:val="24"/>
          <w:lang w:val="gd-GB"/>
        </w:rPr>
        <w:t>n t-Samhain 1306</w:t>
      </w:r>
    </w:p>
    <w:p w14:paraId="257EC415" w14:textId="77777777" w:rsidR="0001060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sz w:val="24"/>
          <w:szCs w:val="24"/>
          <w:lang w:val="gd-GB"/>
        </w:rPr>
      </w:pPr>
      <w:r w:rsidRPr="004D457F">
        <w:rPr>
          <w:rFonts w:ascii="Arial" w:hAnsi="Arial" w:cs="Arial"/>
          <w:b/>
          <w:sz w:val="24"/>
          <w:szCs w:val="24"/>
          <w:lang w:val="gd-GB"/>
        </w:rPr>
        <w:t>Bann-aidhmheil pàighidh gu siorram Sasannach airson deagh èisg à Obar Dheathain.</w:t>
      </w:r>
    </w:p>
    <w:p w14:paraId="4126880A" w14:textId="012717E3" w:rsidR="00DD4433" w:rsidRPr="000B7B4D"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Cs/>
          <w:sz w:val="24"/>
          <w:szCs w:val="24"/>
          <w:lang w:val="gd-GB" w:eastAsia="en-GB"/>
        </w:rPr>
      </w:pPr>
      <w:r w:rsidRPr="000B7B4D">
        <w:rPr>
          <w:rFonts w:ascii="Arial" w:hAnsi="Arial" w:cs="Arial"/>
          <w:bCs/>
          <w:sz w:val="24"/>
          <w:szCs w:val="24"/>
          <w:lang w:val="gd-GB"/>
        </w:rPr>
        <w:t xml:space="preserve">28s. 6d. [mu thuairmse, £740 an-diugh] pàighte do shiorram Norfolk is Suffolk, airson 6000 èisg Obar Dheathain [seòrsa de dh’iasg </w:t>
      </w:r>
      <w:r w:rsidR="002A14C0">
        <w:rPr>
          <w:rFonts w:ascii="Arial" w:hAnsi="Arial" w:cs="Arial"/>
          <w:bCs/>
          <w:sz w:val="24"/>
          <w:szCs w:val="24"/>
          <w:lang w:val="gd-GB"/>
        </w:rPr>
        <w:t>saillte</w:t>
      </w:r>
      <w:r w:rsidRPr="000B7B4D">
        <w:rPr>
          <w:rFonts w:ascii="Arial" w:hAnsi="Arial" w:cs="Arial"/>
          <w:bCs/>
          <w:sz w:val="24"/>
          <w:szCs w:val="24"/>
          <w:lang w:val="gd-GB"/>
        </w:rPr>
        <w:t xml:space="preserve">] a sholarachadh, agus èisg eile airson </w:t>
      </w:r>
      <w:r w:rsidR="000B7B4D">
        <w:rPr>
          <w:rFonts w:ascii="Arial" w:hAnsi="Arial" w:cs="Arial"/>
          <w:bCs/>
          <w:sz w:val="24"/>
          <w:szCs w:val="24"/>
        </w:rPr>
        <w:t>muinntir taigh</w:t>
      </w:r>
      <w:r w:rsidR="000B7B4D" w:rsidRPr="000B7B4D">
        <w:rPr>
          <w:rFonts w:ascii="Arial" w:hAnsi="Arial" w:cs="Arial"/>
          <w:bCs/>
          <w:sz w:val="24"/>
          <w:szCs w:val="24"/>
          <w:lang w:val="gd-GB"/>
        </w:rPr>
        <w:t xml:space="preserve"> </w:t>
      </w:r>
      <w:r w:rsidRPr="000B7B4D">
        <w:rPr>
          <w:rFonts w:ascii="Arial" w:hAnsi="Arial" w:cs="Arial"/>
          <w:bCs/>
          <w:sz w:val="24"/>
          <w:szCs w:val="24"/>
          <w:lang w:val="gd-GB"/>
        </w:rPr>
        <w:t>an rìgh.</w:t>
      </w:r>
    </w:p>
    <w:p w14:paraId="7E3DC55D" w14:textId="77777777" w:rsidR="00DD4433" w:rsidRPr="004D457F" w:rsidRDefault="00DD4433" w:rsidP="00E077DF">
      <w:pPr>
        <w:autoSpaceDE w:val="0"/>
        <w:autoSpaceDN w:val="0"/>
        <w:adjustRightInd w:val="0"/>
        <w:spacing w:after="0" w:line="240" w:lineRule="auto"/>
        <w:jc w:val="both"/>
        <w:rPr>
          <w:rFonts w:ascii="Arial" w:hAnsi="Arial" w:cs="Arial"/>
          <w:smallCaps/>
          <w:sz w:val="24"/>
          <w:szCs w:val="24"/>
          <w:lang w:val="gd-GB" w:eastAsia="en-GB"/>
        </w:rPr>
      </w:pPr>
    </w:p>
    <w:p w14:paraId="22C989E8" w14:textId="7C805446"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r w:rsidRPr="004D457F">
        <w:rPr>
          <w:rFonts w:ascii="Arial" w:hAnsi="Arial" w:cs="Arial"/>
          <w:b/>
          <w:sz w:val="24"/>
          <w:szCs w:val="24"/>
          <w:lang w:val="gd-GB"/>
        </w:rPr>
        <w:t xml:space="preserve">Eadar 20 Gearran 1306 agus 7 </w:t>
      </w:r>
      <w:r w:rsidR="0001060F">
        <w:rPr>
          <w:rFonts w:ascii="Arial" w:hAnsi="Arial" w:cs="Arial"/>
          <w:b/>
          <w:sz w:val="24"/>
          <w:szCs w:val="24"/>
          <w:lang w:val="gd-GB"/>
        </w:rPr>
        <w:t>Iuchar</w:t>
      </w:r>
      <w:r w:rsidR="0001060F" w:rsidRPr="004D457F">
        <w:rPr>
          <w:rFonts w:ascii="Arial" w:hAnsi="Arial" w:cs="Arial"/>
          <w:b/>
          <w:sz w:val="24"/>
          <w:szCs w:val="24"/>
          <w:lang w:val="gd-GB"/>
        </w:rPr>
        <w:t xml:space="preserve"> </w:t>
      </w:r>
      <w:r w:rsidRPr="004D457F">
        <w:rPr>
          <w:rFonts w:ascii="Arial" w:hAnsi="Arial" w:cs="Arial"/>
          <w:b/>
          <w:sz w:val="24"/>
          <w:szCs w:val="24"/>
          <w:lang w:val="gd-GB"/>
        </w:rPr>
        <w:t>1307</w:t>
      </w:r>
    </w:p>
    <w:p w14:paraId="28BC4C58" w14:textId="23619421"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r w:rsidRPr="004D457F">
        <w:rPr>
          <w:rFonts w:ascii="Arial" w:hAnsi="Arial" w:cs="Arial"/>
          <w:b/>
          <w:sz w:val="24"/>
          <w:szCs w:val="24"/>
          <w:lang w:val="gd-GB"/>
        </w:rPr>
        <w:t xml:space="preserve">Bannan-aidhmeil pàighidh airson fìon agus arbhar air an cur mar sholar gu </w:t>
      </w:r>
      <w:r w:rsidR="0038596F" w:rsidRPr="004D457F">
        <w:rPr>
          <w:rFonts w:ascii="Arial" w:hAnsi="Arial" w:cs="Arial"/>
          <w:b/>
          <w:sz w:val="24"/>
          <w:szCs w:val="24"/>
          <w:lang w:val="gd-GB"/>
        </w:rPr>
        <w:t xml:space="preserve">Caisteal </w:t>
      </w:r>
      <w:r w:rsidRPr="004D457F">
        <w:rPr>
          <w:rFonts w:ascii="Arial" w:hAnsi="Arial" w:cs="Arial"/>
          <w:b/>
          <w:sz w:val="24"/>
          <w:szCs w:val="24"/>
          <w:lang w:val="gd-GB"/>
        </w:rPr>
        <w:t>Obar Dheathain.</w:t>
      </w:r>
    </w:p>
    <w:p w14:paraId="5AC9953F" w14:textId="77777777"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p>
    <w:p w14:paraId="026F8475" w14:textId="09D26BCA"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szCs w:val="24"/>
          <w:lang w:val="gd-GB" w:eastAsia="en-GB"/>
        </w:rPr>
      </w:pPr>
      <w:r w:rsidRPr="004D457F">
        <w:rPr>
          <w:rFonts w:ascii="Arial" w:hAnsi="Arial" w:cs="Arial"/>
          <w:sz w:val="24"/>
          <w:szCs w:val="24"/>
          <w:lang w:val="gd-GB"/>
        </w:rPr>
        <w:t xml:space="preserve">Mar phàigheadh ro làimh le Dàibhidh Bhreichin, glèidheadair </w:t>
      </w:r>
      <w:r w:rsidR="0038596F">
        <w:rPr>
          <w:rFonts w:ascii="Arial" w:hAnsi="Arial" w:cs="Arial"/>
          <w:sz w:val="24"/>
          <w:szCs w:val="24"/>
        </w:rPr>
        <w:t>Ch</w:t>
      </w:r>
      <w:r w:rsidRPr="004D457F">
        <w:rPr>
          <w:rFonts w:ascii="Arial" w:hAnsi="Arial" w:cs="Arial"/>
          <w:sz w:val="24"/>
          <w:szCs w:val="24"/>
          <w:lang w:val="gd-GB"/>
        </w:rPr>
        <w:t>aisteal Obar Dheathain: 2 thunna de fhìon agus 20 càrt de dh’arbhar airson a’ chaisteil sin.</w:t>
      </w:r>
    </w:p>
    <w:p w14:paraId="0B392591" w14:textId="77777777" w:rsidR="00DD4433" w:rsidRPr="004D457F" w:rsidRDefault="00DD4433" w:rsidP="00E077DF">
      <w:pPr>
        <w:autoSpaceDE w:val="0"/>
        <w:autoSpaceDN w:val="0"/>
        <w:adjustRightInd w:val="0"/>
        <w:spacing w:after="0" w:line="240" w:lineRule="auto"/>
        <w:jc w:val="both"/>
        <w:rPr>
          <w:rFonts w:ascii="Arial" w:hAnsi="Arial" w:cs="Arial"/>
          <w:sz w:val="24"/>
          <w:szCs w:val="24"/>
          <w:lang w:val="gd-GB" w:eastAsia="en-GB"/>
        </w:rPr>
      </w:pPr>
    </w:p>
    <w:p w14:paraId="2A62F3D6" w14:textId="77777777"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r w:rsidRPr="004D457F">
        <w:rPr>
          <w:rFonts w:ascii="Arial" w:hAnsi="Arial" w:cs="Arial"/>
          <w:b/>
          <w:sz w:val="24"/>
          <w:szCs w:val="24"/>
          <w:lang w:val="gd-GB"/>
        </w:rPr>
        <w:t>Eadar 20 Gearran 1306 agus 7 Iuchar 1307</w:t>
      </w:r>
    </w:p>
    <w:p w14:paraId="31312024" w14:textId="77777777"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r w:rsidRPr="004D457F">
        <w:rPr>
          <w:rFonts w:ascii="Arial" w:hAnsi="Arial" w:cs="Arial"/>
          <w:b/>
          <w:sz w:val="24"/>
          <w:szCs w:val="24"/>
          <w:lang w:val="gd-GB"/>
        </w:rPr>
        <w:t>Bann-aidhmeil phàighidhean airson maighstirean bàta airson braich agus coirce a ghiùlan.</w:t>
      </w:r>
    </w:p>
    <w:p w14:paraId="44AAD3A4" w14:textId="77777777"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p>
    <w:p w14:paraId="68861281" w14:textId="4BE66CC0"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szCs w:val="24"/>
          <w:lang w:val="gd-GB"/>
        </w:rPr>
      </w:pPr>
      <w:r w:rsidRPr="004D457F">
        <w:rPr>
          <w:rFonts w:ascii="Arial" w:hAnsi="Arial" w:cs="Arial"/>
          <w:sz w:val="24"/>
          <w:szCs w:val="24"/>
          <w:lang w:val="gd-GB"/>
        </w:rPr>
        <w:t xml:space="preserve">Pàigheadh do mhaighstir bàta à Burton Stathel, a’ toirt braich à Peairt gu Obar Dheathain airson </w:t>
      </w:r>
      <w:r w:rsidR="000B7B4D">
        <w:rPr>
          <w:rFonts w:ascii="Arial" w:hAnsi="Arial" w:cs="Arial"/>
          <w:sz w:val="24"/>
          <w:szCs w:val="24"/>
        </w:rPr>
        <w:t>muinntir taigh</w:t>
      </w:r>
      <w:r w:rsidR="000B7B4D" w:rsidRPr="004D457F">
        <w:rPr>
          <w:rFonts w:ascii="Arial" w:hAnsi="Arial" w:cs="Arial"/>
          <w:sz w:val="24"/>
          <w:szCs w:val="24"/>
          <w:lang w:val="gd-GB"/>
        </w:rPr>
        <w:t xml:space="preserve"> </w:t>
      </w:r>
      <w:r w:rsidRPr="004D457F">
        <w:rPr>
          <w:rFonts w:ascii="Arial" w:hAnsi="Arial" w:cs="Arial"/>
          <w:sz w:val="24"/>
          <w:szCs w:val="24"/>
          <w:lang w:val="gd-GB"/>
        </w:rPr>
        <w:t>a’ phrionnsa agus càch a bha an uair sin aig sèist Cheann Droma agus a’ tilleadh.</w:t>
      </w:r>
    </w:p>
    <w:p w14:paraId="7A80D1CD" w14:textId="77777777"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szCs w:val="24"/>
          <w:lang w:val="gd-GB"/>
        </w:rPr>
      </w:pPr>
    </w:p>
    <w:p w14:paraId="3AFD97BD" w14:textId="77777777"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szCs w:val="24"/>
          <w:lang w:val="gd-GB"/>
        </w:rPr>
      </w:pPr>
      <w:r w:rsidRPr="004D457F">
        <w:rPr>
          <w:rFonts w:ascii="Arial" w:hAnsi="Arial" w:cs="Arial"/>
          <w:sz w:val="24"/>
          <w:szCs w:val="24"/>
          <w:lang w:val="gd-GB"/>
        </w:rPr>
        <w:t>Pàigheadh do John Baret, maighstir a’ bhàta ‘La Godye’ à Dùn Dè, a thug coirce le òrdugh a’ phrionnsa à Peairt gu Dubh-Nis air 15 Iuchar.</w:t>
      </w:r>
    </w:p>
    <w:p w14:paraId="2DB307A7" w14:textId="77777777" w:rsidR="00DD4433" w:rsidRPr="004D457F" w:rsidRDefault="00DD4433" w:rsidP="00E077DF">
      <w:pPr>
        <w:autoSpaceDE w:val="0"/>
        <w:autoSpaceDN w:val="0"/>
        <w:adjustRightInd w:val="0"/>
        <w:spacing w:after="0" w:line="240" w:lineRule="auto"/>
        <w:jc w:val="both"/>
        <w:rPr>
          <w:rFonts w:ascii="Arial" w:hAnsi="Arial" w:cs="Arial"/>
          <w:b/>
          <w:bCs/>
          <w:sz w:val="24"/>
          <w:szCs w:val="24"/>
          <w:lang w:val="gd-GB" w:eastAsia="en-GB"/>
        </w:rPr>
      </w:pPr>
    </w:p>
    <w:p w14:paraId="48394AEA" w14:textId="77777777" w:rsidR="00DD4433" w:rsidRPr="004D457F" w:rsidRDefault="00DD4433" w:rsidP="0038596F">
      <w:pPr>
        <w:keepNext/>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r w:rsidRPr="004D457F">
        <w:rPr>
          <w:rFonts w:ascii="Arial" w:hAnsi="Arial" w:cs="Arial"/>
          <w:b/>
          <w:sz w:val="24"/>
          <w:szCs w:val="24"/>
          <w:lang w:val="gd-GB"/>
        </w:rPr>
        <w:lastRenderedPageBreak/>
        <w:t>Eadar 20 Gearran 1306 agus 7 Iuchar 1307</w:t>
      </w:r>
    </w:p>
    <w:p w14:paraId="58FBC427" w14:textId="40E6715C"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Cs/>
          <w:sz w:val="24"/>
          <w:szCs w:val="24"/>
          <w:lang w:val="gd-GB" w:eastAsia="en-GB"/>
        </w:rPr>
      </w:pPr>
      <w:r w:rsidRPr="004D457F">
        <w:rPr>
          <w:rFonts w:ascii="Arial" w:hAnsi="Arial" w:cs="Arial"/>
          <w:b/>
          <w:sz w:val="24"/>
          <w:szCs w:val="24"/>
          <w:lang w:val="gd-GB"/>
        </w:rPr>
        <w:t xml:space="preserve">Bann-aidmheil phàighidhean airson fìon a chuireadh gu </w:t>
      </w:r>
      <w:r w:rsidR="000B7B4D">
        <w:rPr>
          <w:rFonts w:ascii="Arial" w:hAnsi="Arial" w:cs="Arial"/>
          <w:b/>
          <w:sz w:val="24"/>
          <w:szCs w:val="24"/>
        </w:rPr>
        <w:t>fir</w:t>
      </w:r>
      <w:r w:rsidR="000B7B4D" w:rsidRPr="004D457F">
        <w:rPr>
          <w:rFonts w:ascii="Arial" w:hAnsi="Arial" w:cs="Arial"/>
          <w:b/>
          <w:sz w:val="24"/>
          <w:szCs w:val="24"/>
          <w:lang w:val="gd-GB"/>
        </w:rPr>
        <w:t xml:space="preserve"> </w:t>
      </w:r>
      <w:r w:rsidR="0038596F">
        <w:rPr>
          <w:rFonts w:ascii="Arial" w:hAnsi="Arial" w:cs="Arial"/>
          <w:b/>
          <w:sz w:val="24"/>
          <w:szCs w:val="24"/>
        </w:rPr>
        <w:t>C</w:t>
      </w:r>
      <w:r w:rsidR="000622A2">
        <w:rPr>
          <w:rFonts w:ascii="Arial" w:hAnsi="Arial" w:cs="Arial"/>
          <w:b/>
          <w:sz w:val="24"/>
          <w:szCs w:val="24"/>
          <w:lang w:val="gd-GB"/>
        </w:rPr>
        <w:t>h</w:t>
      </w:r>
      <w:r w:rsidRPr="004D457F">
        <w:rPr>
          <w:rFonts w:ascii="Arial" w:hAnsi="Arial" w:cs="Arial"/>
          <w:b/>
          <w:sz w:val="24"/>
          <w:szCs w:val="24"/>
          <w:lang w:val="gd-GB"/>
        </w:rPr>
        <w:t>aisteal Lannraig.</w:t>
      </w:r>
    </w:p>
    <w:p w14:paraId="4DA10181" w14:textId="77777777"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p>
    <w:p w14:paraId="34C39CF0" w14:textId="564000A2"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szCs w:val="24"/>
          <w:lang w:val="gd-GB" w:eastAsia="en-GB"/>
        </w:rPr>
      </w:pPr>
      <w:r w:rsidRPr="004D457F">
        <w:rPr>
          <w:rFonts w:ascii="Arial" w:hAnsi="Arial" w:cs="Arial"/>
          <w:sz w:val="24"/>
          <w:szCs w:val="24"/>
          <w:lang w:val="gd-GB"/>
        </w:rPr>
        <w:t xml:space="preserve">Pàigheadh do Robert Clifford, ann an gearastan Lannraig còmhla ri 15 </w:t>
      </w:r>
      <w:r w:rsidR="000B7B4D">
        <w:rPr>
          <w:rFonts w:ascii="Arial" w:hAnsi="Arial" w:cs="Arial"/>
          <w:sz w:val="24"/>
          <w:szCs w:val="24"/>
        </w:rPr>
        <w:t>fir</w:t>
      </w:r>
      <w:r w:rsidRPr="004D457F">
        <w:rPr>
          <w:rFonts w:ascii="Arial" w:hAnsi="Arial" w:cs="Arial"/>
          <w:sz w:val="24"/>
          <w:szCs w:val="24"/>
          <w:lang w:val="gd-GB"/>
        </w:rPr>
        <w:t>, airson 3½ tunnaichean de fhìon: £11 13s. 4d. [mu thuairmse, £6,000 an-diugh].</w:t>
      </w:r>
    </w:p>
    <w:p w14:paraId="4F686C51" w14:textId="77777777"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szCs w:val="24"/>
          <w:lang w:val="gd-GB" w:eastAsia="en-GB"/>
        </w:rPr>
      </w:pPr>
    </w:p>
    <w:p w14:paraId="7410440D" w14:textId="77777777"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szCs w:val="24"/>
          <w:lang w:val="gd-GB" w:eastAsia="en-GB"/>
        </w:rPr>
      </w:pPr>
      <w:r w:rsidRPr="004D457F">
        <w:rPr>
          <w:rFonts w:ascii="Arial" w:hAnsi="Arial" w:cs="Arial"/>
          <w:sz w:val="24"/>
          <w:szCs w:val="24"/>
          <w:lang w:val="gd-GB"/>
        </w:rPr>
        <w:t>Pàigheadh do John Seagrave ann an gearastan Lannraig, airson 3 tunnaichean de fhìon: £10 [mu thairmse, £5,000 an-diugh].</w:t>
      </w:r>
    </w:p>
    <w:p w14:paraId="2F0FA4C1" w14:textId="77777777" w:rsidR="00DD4433" w:rsidRPr="004D457F" w:rsidRDefault="00DD4433" w:rsidP="00645BDE">
      <w:pPr>
        <w:pStyle w:val="NoSpacing"/>
        <w:jc w:val="both"/>
        <w:rPr>
          <w:rFonts w:ascii="Arial" w:hAnsi="Arial" w:cs="Arial"/>
          <w:smallCaps/>
          <w:sz w:val="24"/>
          <w:szCs w:val="44"/>
          <w:lang w:val="gd-GB"/>
        </w:rPr>
      </w:pPr>
    </w:p>
    <w:p w14:paraId="063047AC" w14:textId="77777777" w:rsidR="00DD4433" w:rsidRPr="004D457F" w:rsidRDefault="00DD4433" w:rsidP="00645BDE">
      <w:pPr>
        <w:pStyle w:val="NoSpacing"/>
        <w:jc w:val="both"/>
        <w:rPr>
          <w:rFonts w:ascii="Arial" w:hAnsi="Arial" w:cs="Arial"/>
          <w:smallCaps/>
          <w:sz w:val="24"/>
          <w:szCs w:val="44"/>
          <w:lang w:val="gd-GB"/>
        </w:rPr>
      </w:pPr>
    </w:p>
    <w:p w14:paraId="053A56DF" w14:textId="77777777" w:rsidR="00DD4433" w:rsidRPr="004D457F" w:rsidRDefault="00DD4433" w:rsidP="00645BDE">
      <w:pPr>
        <w:pStyle w:val="NoSpacing"/>
        <w:jc w:val="both"/>
        <w:rPr>
          <w:rFonts w:ascii="Arial" w:hAnsi="Arial" w:cs="Arial"/>
          <w:smallCaps/>
          <w:sz w:val="24"/>
          <w:szCs w:val="44"/>
          <w:lang w:val="gd-GB"/>
        </w:rPr>
      </w:pPr>
    </w:p>
    <w:p w14:paraId="4AB9092F" w14:textId="77777777" w:rsidR="00DD4433" w:rsidRPr="004D457F" w:rsidRDefault="00DD4433" w:rsidP="00E077DF">
      <w:pPr>
        <w:pStyle w:val="NoSpacing"/>
        <w:shd w:val="clear" w:color="auto" w:fill="FABF8F"/>
        <w:jc w:val="center"/>
        <w:rPr>
          <w:rFonts w:ascii="Arial" w:hAnsi="Arial" w:cs="Arial"/>
          <w:smallCaps/>
          <w:sz w:val="36"/>
          <w:szCs w:val="36"/>
          <w:lang w:val="gd-GB" w:eastAsia="en-GB"/>
        </w:rPr>
      </w:pPr>
      <w:bookmarkStart w:id="0" w:name="_GoBack"/>
      <w:bookmarkEnd w:id="0"/>
      <w:r w:rsidRPr="004D457F">
        <w:rPr>
          <w:rFonts w:ascii="Arial" w:hAnsi="Arial" w:cs="Arial"/>
          <w:smallCaps/>
          <w:sz w:val="36"/>
          <w:szCs w:val="32"/>
          <w:lang w:val="gd-GB"/>
        </w:rPr>
        <w:t>Biadh airson eich an Rìgh</w:t>
      </w:r>
    </w:p>
    <w:p w14:paraId="37A23035" w14:textId="77777777" w:rsidR="00DD4433" w:rsidRPr="004D457F" w:rsidRDefault="00DD4433" w:rsidP="00E077DF">
      <w:pPr>
        <w:autoSpaceDE w:val="0"/>
        <w:autoSpaceDN w:val="0"/>
        <w:adjustRightInd w:val="0"/>
        <w:spacing w:after="0" w:line="240" w:lineRule="auto"/>
        <w:jc w:val="both"/>
        <w:rPr>
          <w:rFonts w:ascii="Arial" w:hAnsi="Arial" w:cs="Arial"/>
          <w:sz w:val="24"/>
          <w:szCs w:val="24"/>
          <w:lang w:val="gd-GB" w:eastAsia="en-GB"/>
        </w:rPr>
      </w:pPr>
    </w:p>
    <w:p w14:paraId="64203CD0" w14:textId="77777777"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r w:rsidRPr="004D457F">
        <w:rPr>
          <w:rFonts w:ascii="Arial" w:hAnsi="Arial" w:cs="Arial"/>
          <w:b/>
          <w:sz w:val="24"/>
          <w:szCs w:val="24"/>
          <w:lang w:val="gd-GB"/>
        </w:rPr>
        <w:t>Sruighlea: 29 Ògmhios 1304</w:t>
      </w:r>
    </w:p>
    <w:p w14:paraId="43C9F66B" w14:textId="4E827E4D"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r w:rsidRPr="004D457F">
        <w:rPr>
          <w:rFonts w:ascii="Arial" w:hAnsi="Arial" w:cs="Arial"/>
          <w:b/>
          <w:sz w:val="24"/>
          <w:szCs w:val="24"/>
          <w:lang w:val="gd-GB"/>
        </w:rPr>
        <w:t xml:space="preserve">Tha aon de na </w:t>
      </w:r>
      <w:r w:rsidR="005C1D4B">
        <w:rPr>
          <w:rFonts w:ascii="Arial" w:hAnsi="Arial" w:cs="Arial"/>
          <w:b/>
          <w:sz w:val="24"/>
          <w:szCs w:val="24"/>
          <w:lang w:val="gd-GB"/>
        </w:rPr>
        <w:t>h-</w:t>
      </w:r>
      <w:r w:rsidRPr="004D457F">
        <w:rPr>
          <w:rFonts w:ascii="Arial" w:hAnsi="Arial" w:cs="Arial"/>
          <w:b/>
          <w:sz w:val="24"/>
          <w:szCs w:val="24"/>
          <w:lang w:val="gd-GB"/>
        </w:rPr>
        <w:t xml:space="preserve">oifigich aig Èideard I ag innse do ghlèidheadair nan stòrasan aig </w:t>
      </w:r>
      <w:r w:rsidR="0038596F" w:rsidRPr="004D457F">
        <w:rPr>
          <w:rFonts w:ascii="Arial" w:hAnsi="Arial" w:cs="Arial"/>
          <w:b/>
          <w:sz w:val="24"/>
          <w:szCs w:val="24"/>
          <w:lang w:val="gd-GB"/>
        </w:rPr>
        <w:t xml:space="preserve">Caisteal </w:t>
      </w:r>
      <w:r w:rsidRPr="004D457F">
        <w:rPr>
          <w:rFonts w:ascii="Arial" w:hAnsi="Arial" w:cs="Arial"/>
          <w:b/>
          <w:sz w:val="24"/>
          <w:szCs w:val="24"/>
          <w:lang w:val="gd-GB"/>
        </w:rPr>
        <w:t>Bhearaig biadh a chur gu Sruighlea airson eich an rìgh.</w:t>
      </w:r>
    </w:p>
    <w:p w14:paraId="35FF2E34" w14:textId="77777777" w:rsidR="00DD4433" w:rsidRPr="004D457F" w:rsidRDefault="00DD4433" w:rsidP="00E077DF">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bCs/>
          <w:sz w:val="24"/>
          <w:szCs w:val="24"/>
          <w:lang w:val="gd-GB" w:eastAsia="en-GB"/>
        </w:rPr>
      </w:pPr>
    </w:p>
    <w:p w14:paraId="199C57BC" w14:textId="12AA3A68" w:rsidR="00DD4433" w:rsidRPr="004D457F" w:rsidRDefault="00DD4433" w:rsidP="00E077DF">
      <w:pPr>
        <w:pStyle w:val="PlainText"/>
        <w:pBdr>
          <w:top w:val="single" w:sz="4" w:space="1" w:color="auto"/>
          <w:left w:val="single" w:sz="4" w:space="4" w:color="auto"/>
          <w:bottom w:val="single" w:sz="4" w:space="1" w:color="auto"/>
          <w:right w:val="single" w:sz="4" w:space="4" w:color="auto"/>
        </w:pBdr>
        <w:shd w:val="clear" w:color="auto" w:fill="EEECE1"/>
        <w:jc w:val="both"/>
        <w:rPr>
          <w:rFonts w:ascii="Arial" w:hAnsi="Arial" w:cs="Arial"/>
          <w:sz w:val="24"/>
          <w:szCs w:val="24"/>
          <w:lang w:val="gd-GB" w:eastAsia="en-GB"/>
        </w:rPr>
      </w:pPr>
      <w:r w:rsidRPr="004D457F">
        <w:rPr>
          <w:rFonts w:ascii="Arial" w:hAnsi="Arial" w:cs="Arial"/>
          <w:sz w:val="24"/>
          <w:szCs w:val="24"/>
          <w:lang w:val="gd-GB"/>
        </w:rPr>
        <w:t xml:space="preserve">Tha mi a’ sgrìobhadh à Sruighlea thugad, Sir Richard Bromsgrove, glèidheadair nan stòrasan aig </w:t>
      </w:r>
      <w:r w:rsidR="0038596F" w:rsidRPr="004D457F">
        <w:rPr>
          <w:rFonts w:ascii="Arial" w:hAnsi="Arial" w:cs="Arial"/>
          <w:sz w:val="24"/>
          <w:szCs w:val="24"/>
          <w:lang w:val="gd-GB"/>
        </w:rPr>
        <w:t xml:space="preserve">Caisteal </w:t>
      </w:r>
      <w:r w:rsidRPr="004D457F">
        <w:rPr>
          <w:rFonts w:ascii="Arial" w:hAnsi="Arial" w:cs="Arial"/>
          <w:sz w:val="24"/>
          <w:szCs w:val="24"/>
          <w:lang w:val="gd-GB"/>
        </w:rPr>
        <w:t>Bhearaig.</w:t>
      </w:r>
    </w:p>
    <w:p w14:paraId="1DDE8EC8" w14:textId="77777777" w:rsidR="00DD4433" w:rsidRPr="004D457F" w:rsidRDefault="00DD4433" w:rsidP="00E077DF">
      <w:pPr>
        <w:pStyle w:val="PlainText"/>
        <w:pBdr>
          <w:top w:val="single" w:sz="4" w:space="1" w:color="auto"/>
          <w:left w:val="single" w:sz="4" w:space="4" w:color="auto"/>
          <w:bottom w:val="single" w:sz="4" w:space="1" w:color="auto"/>
          <w:right w:val="single" w:sz="4" w:space="4" w:color="auto"/>
        </w:pBdr>
        <w:shd w:val="clear" w:color="auto" w:fill="EEECE1"/>
        <w:jc w:val="both"/>
        <w:rPr>
          <w:rFonts w:ascii="Arial" w:hAnsi="Arial" w:cs="Arial"/>
          <w:sz w:val="24"/>
          <w:szCs w:val="24"/>
          <w:lang w:val="gd-GB" w:eastAsia="en-GB"/>
        </w:rPr>
      </w:pPr>
      <w:r w:rsidRPr="004D457F">
        <w:rPr>
          <w:rFonts w:ascii="Arial" w:hAnsi="Arial" w:cs="Arial"/>
          <w:sz w:val="24"/>
          <w:szCs w:val="24"/>
          <w:lang w:val="gd-GB"/>
        </w:rPr>
        <w:t>Tha cruaidh-fheum aig an rìgh air coirce agus pònairean airson nan each aige, agus mar sin tha mi ag àithneadh dhut soitheach làn leis a’ bhathar seo a chur gu Sruighlea cho luath ’s a ghabhas, a chionn ’s nach eil sìon ri ithe ach feur airson eich an rìgh. Mar sin, bu chòir dhut a bhith luath sa ghnothach seo.</w:t>
      </w:r>
    </w:p>
    <w:p w14:paraId="7E184D11" w14:textId="77777777" w:rsidR="00694BA4" w:rsidRPr="004D457F" w:rsidRDefault="00694BA4" w:rsidP="00705B01">
      <w:pPr>
        <w:pStyle w:val="PlainText"/>
        <w:pBdr>
          <w:top w:val="single" w:sz="4" w:space="1" w:color="auto"/>
          <w:left w:val="single" w:sz="4" w:space="4" w:color="auto"/>
          <w:bottom w:val="single" w:sz="4" w:space="1" w:color="auto"/>
          <w:right w:val="single" w:sz="4" w:space="4" w:color="auto"/>
        </w:pBdr>
        <w:shd w:val="clear" w:color="auto" w:fill="EEECE1"/>
        <w:jc w:val="both"/>
        <w:rPr>
          <w:rFonts w:ascii="Arial" w:hAnsi="Arial" w:cs="Arial"/>
          <w:sz w:val="24"/>
          <w:szCs w:val="24"/>
          <w:lang w:val="gd-GB"/>
        </w:rPr>
      </w:pPr>
    </w:p>
    <w:sectPr w:rsidR="00694BA4" w:rsidRPr="004D457F" w:rsidSect="002D7509">
      <w:footerReference w:type="default" r:id="rId7"/>
      <w:headerReference w:type="first" r:id="rId8"/>
      <w:pgSz w:w="11906" w:h="16838"/>
      <w:pgMar w:top="1440" w:right="1440" w:bottom="1440" w:left="1440"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403143" w16cex:dateUtc="2020-04-14T11:55:00Z"/>
  <w16cex:commentExtensible w16cex:durableId="224024BB" w16cex:dateUtc="2020-04-14T11:02:00Z"/>
  <w16cex:commentExtensible w16cex:durableId="224024E2" w16cex:dateUtc="2020-04-14T11:02:00Z"/>
  <w16cex:commentExtensible w16cex:durableId="2240286D" w16cex:dateUtc="2020-04-14T11:17:00Z"/>
  <w16cex:commentExtensible w16cex:durableId="22402DCC" w16cex:dateUtc="2020-04-14T11:40:00Z"/>
  <w16cex:commentExtensible w16cex:durableId="22402E66" w16cex:dateUtc="2020-04-14T11:43:00Z"/>
  <w16cex:commentExtensible w16cex:durableId="22402EEA" w16cex:dateUtc="2020-04-14T11:45:00Z"/>
  <w16cex:commentExtensible w16cex:durableId="22402F13" w16cex:dateUtc="2020-04-14T11: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4795E" w14:textId="77777777" w:rsidR="005355C2" w:rsidRDefault="005355C2" w:rsidP="002D7509">
      <w:pPr>
        <w:spacing w:after="0" w:line="240" w:lineRule="auto"/>
      </w:pPr>
      <w:r>
        <w:separator/>
      </w:r>
    </w:p>
  </w:endnote>
  <w:endnote w:type="continuationSeparator" w:id="0">
    <w:p w14:paraId="3AEF8740" w14:textId="77777777" w:rsidR="005355C2" w:rsidRDefault="005355C2" w:rsidP="002D7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F7730" w14:textId="77777777" w:rsidR="000B7B4D" w:rsidRDefault="000B7B4D">
    <w:pPr>
      <w:pStyle w:val="Footer"/>
      <w:jc w:val="center"/>
    </w:pPr>
    <w:r w:rsidRPr="002D7509">
      <w:rPr>
        <w:rFonts w:ascii="Arial" w:hAnsi="Arial" w:cs="Arial"/>
        <w:sz w:val="20"/>
        <w:szCs w:val="20"/>
      </w:rPr>
      <w:fldChar w:fldCharType="begin"/>
    </w:r>
    <w:r w:rsidRPr="002D7509">
      <w:rPr>
        <w:rFonts w:ascii="Arial" w:hAnsi="Arial" w:cs="Arial"/>
        <w:sz w:val="20"/>
        <w:szCs w:val="20"/>
      </w:rPr>
      <w:instrText xml:space="preserve"> PAGE   \* MERGEFORMAT </w:instrText>
    </w:r>
    <w:r w:rsidRPr="002D7509">
      <w:rPr>
        <w:rFonts w:ascii="Arial" w:hAnsi="Arial" w:cs="Arial"/>
        <w:sz w:val="20"/>
        <w:szCs w:val="20"/>
      </w:rPr>
      <w:fldChar w:fldCharType="separate"/>
    </w:r>
    <w:r>
      <w:rPr>
        <w:rFonts w:ascii="Arial" w:hAnsi="Arial" w:cs="Arial"/>
        <w:noProof/>
        <w:sz w:val="20"/>
        <w:szCs w:val="20"/>
      </w:rPr>
      <w:t>2</w:t>
    </w:r>
    <w:r w:rsidRPr="002D7509">
      <w:rPr>
        <w:rFonts w:ascii="Arial" w:hAnsi="Arial" w:cs="Arial"/>
        <w:sz w:val="20"/>
        <w:szCs w:val="20"/>
      </w:rPr>
      <w:fldChar w:fldCharType="end"/>
    </w:r>
  </w:p>
  <w:p w14:paraId="547C4E71" w14:textId="77777777" w:rsidR="000B7B4D" w:rsidRDefault="000B7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A490C" w14:textId="77777777" w:rsidR="005355C2" w:rsidRDefault="005355C2" w:rsidP="002D7509">
      <w:pPr>
        <w:spacing w:after="0" w:line="240" w:lineRule="auto"/>
      </w:pPr>
      <w:r>
        <w:separator/>
      </w:r>
    </w:p>
  </w:footnote>
  <w:footnote w:type="continuationSeparator" w:id="0">
    <w:p w14:paraId="1D4376A0" w14:textId="77777777" w:rsidR="005355C2" w:rsidRDefault="005355C2" w:rsidP="002D75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E3BB4" w14:textId="45382724" w:rsidR="000B7B4D" w:rsidRPr="003E16B8" w:rsidRDefault="000B7B4D" w:rsidP="002D7509">
    <w:pPr>
      <w:pStyle w:val="Header"/>
      <w:jc w:val="center"/>
      <w:rPr>
        <w:rFonts w:ascii="Arial" w:hAnsi="Arial" w:cs="Arial"/>
        <w:b/>
        <w:color w:val="404040"/>
        <w:sz w:val="28"/>
        <w:szCs w:val="28"/>
      </w:rPr>
    </w:pPr>
    <w:r w:rsidRPr="000B7B4D">
      <w:rPr>
        <w:rFonts w:ascii="Arial" w:hAnsi="Arial" w:cs="Arial"/>
        <w:b/>
        <w:color w:val="404040"/>
        <w:sz w:val="28"/>
        <w:szCs w:val="28"/>
      </w:rPr>
      <w:t>STÒRAS SLUAGH NA H-ALBA SNA MEADHAN AOISEAN àir</w:t>
    </w:r>
    <w:r w:rsidRPr="003E16B8">
      <w:rPr>
        <w:rFonts w:ascii="Arial" w:hAnsi="Arial" w:cs="Arial"/>
        <w:b/>
        <w:color w:val="404040"/>
        <w:sz w:val="28"/>
        <w:szCs w:val="28"/>
      </w:rPr>
      <w:t>.11</w:t>
    </w:r>
  </w:p>
  <w:p w14:paraId="3B853917" w14:textId="77777777" w:rsidR="000B7B4D" w:rsidRDefault="000B7B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529"/>
    <w:rsid w:val="0001060F"/>
    <w:rsid w:val="00041772"/>
    <w:rsid w:val="000622A2"/>
    <w:rsid w:val="00064064"/>
    <w:rsid w:val="00077D6C"/>
    <w:rsid w:val="0009232F"/>
    <w:rsid w:val="00095A7A"/>
    <w:rsid w:val="000B0864"/>
    <w:rsid w:val="000B7B4D"/>
    <w:rsid w:val="000C3855"/>
    <w:rsid w:val="000D7695"/>
    <w:rsid w:val="000E209A"/>
    <w:rsid w:val="0014507B"/>
    <w:rsid w:val="00151E8C"/>
    <w:rsid w:val="00164E51"/>
    <w:rsid w:val="001B660B"/>
    <w:rsid w:val="00223023"/>
    <w:rsid w:val="0024153E"/>
    <w:rsid w:val="00281DA5"/>
    <w:rsid w:val="002948BC"/>
    <w:rsid w:val="002A14C0"/>
    <w:rsid w:val="002D7509"/>
    <w:rsid w:val="002F4054"/>
    <w:rsid w:val="00303BCA"/>
    <w:rsid w:val="00326B3C"/>
    <w:rsid w:val="00332254"/>
    <w:rsid w:val="003340BE"/>
    <w:rsid w:val="003365A1"/>
    <w:rsid w:val="0035003C"/>
    <w:rsid w:val="0038596F"/>
    <w:rsid w:val="00390710"/>
    <w:rsid w:val="0039421F"/>
    <w:rsid w:val="003B5612"/>
    <w:rsid w:val="003C29CC"/>
    <w:rsid w:val="003D703A"/>
    <w:rsid w:val="003E16B8"/>
    <w:rsid w:val="004313DD"/>
    <w:rsid w:val="0045553E"/>
    <w:rsid w:val="00492FD3"/>
    <w:rsid w:val="004D457F"/>
    <w:rsid w:val="004F3552"/>
    <w:rsid w:val="00503E2A"/>
    <w:rsid w:val="00514CFD"/>
    <w:rsid w:val="00520F49"/>
    <w:rsid w:val="00523D0A"/>
    <w:rsid w:val="005355C2"/>
    <w:rsid w:val="00552313"/>
    <w:rsid w:val="00563B31"/>
    <w:rsid w:val="005775BA"/>
    <w:rsid w:val="00577920"/>
    <w:rsid w:val="00596CFF"/>
    <w:rsid w:val="005B4E40"/>
    <w:rsid w:val="005C1D4B"/>
    <w:rsid w:val="005C3297"/>
    <w:rsid w:val="005E6FE0"/>
    <w:rsid w:val="00605738"/>
    <w:rsid w:val="00634AC4"/>
    <w:rsid w:val="006456E4"/>
    <w:rsid w:val="00645BDE"/>
    <w:rsid w:val="00663ACE"/>
    <w:rsid w:val="0067386C"/>
    <w:rsid w:val="006777A6"/>
    <w:rsid w:val="006908B5"/>
    <w:rsid w:val="00694BA4"/>
    <w:rsid w:val="006B5724"/>
    <w:rsid w:val="006B76E5"/>
    <w:rsid w:val="006C1631"/>
    <w:rsid w:val="006C5FC8"/>
    <w:rsid w:val="00705B01"/>
    <w:rsid w:val="0072366A"/>
    <w:rsid w:val="0074411A"/>
    <w:rsid w:val="00767957"/>
    <w:rsid w:val="007810D7"/>
    <w:rsid w:val="007B0555"/>
    <w:rsid w:val="007C7423"/>
    <w:rsid w:val="007E346C"/>
    <w:rsid w:val="007F073E"/>
    <w:rsid w:val="00806A2E"/>
    <w:rsid w:val="0084664F"/>
    <w:rsid w:val="00873172"/>
    <w:rsid w:val="0087356E"/>
    <w:rsid w:val="008836DB"/>
    <w:rsid w:val="00892248"/>
    <w:rsid w:val="008A64C3"/>
    <w:rsid w:val="008C761B"/>
    <w:rsid w:val="008C7A8E"/>
    <w:rsid w:val="008D1D32"/>
    <w:rsid w:val="009039B3"/>
    <w:rsid w:val="00944E13"/>
    <w:rsid w:val="00955F3B"/>
    <w:rsid w:val="00973F08"/>
    <w:rsid w:val="009768B0"/>
    <w:rsid w:val="0098126A"/>
    <w:rsid w:val="009858DE"/>
    <w:rsid w:val="009C3B0D"/>
    <w:rsid w:val="009D4ED0"/>
    <w:rsid w:val="009E27E3"/>
    <w:rsid w:val="009E40E3"/>
    <w:rsid w:val="00A00C4F"/>
    <w:rsid w:val="00A12BC3"/>
    <w:rsid w:val="00A14124"/>
    <w:rsid w:val="00A1419A"/>
    <w:rsid w:val="00AA5915"/>
    <w:rsid w:val="00AC08F9"/>
    <w:rsid w:val="00AF1F8D"/>
    <w:rsid w:val="00AF2473"/>
    <w:rsid w:val="00B0576A"/>
    <w:rsid w:val="00B0795F"/>
    <w:rsid w:val="00B10345"/>
    <w:rsid w:val="00B2690C"/>
    <w:rsid w:val="00B37AD8"/>
    <w:rsid w:val="00B40324"/>
    <w:rsid w:val="00B42DCA"/>
    <w:rsid w:val="00BB2C53"/>
    <w:rsid w:val="00BC6169"/>
    <w:rsid w:val="00BD67D9"/>
    <w:rsid w:val="00BF2529"/>
    <w:rsid w:val="00C13F79"/>
    <w:rsid w:val="00C144B5"/>
    <w:rsid w:val="00C3061F"/>
    <w:rsid w:val="00C3161C"/>
    <w:rsid w:val="00CA4225"/>
    <w:rsid w:val="00CB2077"/>
    <w:rsid w:val="00CC0BD0"/>
    <w:rsid w:val="00CD7D41"/>
    <w:rsid w:val="00CE0DEF"/>
    <w:rsid w:val="00CE688D"/>
    <w:rsid w:val="00D362E2"/>
    <w:rsid w:val="00D670BE"/>
    <w:rsid w:val="00D84B31"/>
    <w:rsid w:val="00D90A9E"/>
    <w:rsid w:val="00D950C0"/>
    <w:rsid w:val="00DA0C90"/>
    <w:rsid w:val="00DB004A"/>
    <w:rsid w:val="00DB6B6B"/>
    <w:rsid w:val="00DC0C21"/>
    <w:rsid w:val="00DC7C22"/>
    <w:rsid w:val="00DD4433"/>
    <w:rsid w:val="00DF36D4"/>
    <w:rsid w:val="00DF5E40"/>
    <w:rsid w:val="00DF7216"/>
    <w:rsid w:val="00E077DF"/>
    <w:rsid w:val="00E1660C"/>
    <w:rsid w:val="00E30BAE"/>
    <w:rsid w:val="00E37D9E"/>
    <w:rsid w:val="00E60002"/>
    <w:rsid w:val="00E67313"/>
    <w:rsid w:val="00E74A7F"/>
    <w:rsid w:val="00E903B5"/>
    <w:rsid w:val="00EA18CF"/>
    <w:rsid w:val="00ED2F9A"/>
    <w:rsid w:val="00EF0154"/>
    <w:rsid w:val="00F02960"/>
    <w:rsid w:val="00F707EE"/>
    <w:rsid w:val="00FB0F8E"/>
    <w:rsid w:val="00FC1663"/>
    <w:rsid w:val="00FC63BB"/>
    <w:rsid w:val="00FD3654"/>
    <w:rsid w:val="00FD3662"/>
    <w:rsid w:val="00FE0396"/>
    <w:rsid w:val="00FE7B64"/>
  </w:rsids>
  <m:mathPr>
    <m:mathFont m:val="Cambria Math"/>
    <m:brkBin m:val="before"/>
    <m:brkBinSub m:val="--"/>
    <m:smallFrac m:val="0"/>
    <m:dispDef/>
    <m:lMargin m:val="0"/>
    <m:rMargin m:val="0"/>
    <m:defJc m:val="centerGroup"/>
    <m:wrapIndent m:val="1440"/>
    <m:intLim m:val="subSup"/>
    <m:naryLim m:val="undOvr"/>
  </m:mathPr>
  <w:themeFontLang w:val="gd-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C5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gd-GB" w:eastAsia="gd-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F2529"/>
    <w:pPr>
      <w:spacing w:after="200" w:line="276" w:lineRule="auto"/>
    </w:pPr>
    <w:rPr>
      <w:rFonts w:eastAsia="Times New Roman"/>
      <w:sz w:val="22"/>
      <w:szCs w:val="22"/>
      <w:lang w:val="en-GB" w:eastAsia="zh-CN"/>
    </w:rPr>
  </w:style>
  <w:style w:type="paragraph" w:styleId="Heading1">
    <w:name w:val="heading 1"/>
    <w:basedOn w:val="Normal"/>
    <w:link w:val="Heading1Char"/>
    <w:uiPriority w:val="9"/>
    <w:qFormat/>
    <w:rsid w:val="0074411A"/>
    <w:pPr>
      <w:spacing w:before="100" w:beforeAutospacing="1" w:after="100" w:afterAutospacing="1" w:line="240" w:lineRule="auto"/>
      <w:outlineLvl w:val="0"/>
    </w:pPr>
    <w:rPr>
      <w:rFonts w:ascii="Times New Roman" w:hAnsi="Times New Roman"/>
      <w:b/>
      <w:bCs/>
      <w:kern w:val="36"/>
      <w:sz w:val="48"/>
      <w:szCs w:val="48"/>
      <w:lang w:val="gd-GB" w:eastAsia="gd-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2529"/>
    <w:rPr>
      <w:rFonts w:eastAsia="Times New Roman"/>
      <w:sz w:val="22"/>
      <w:szCs w:val="22"/>
      <w:lang w:val="en-GB" w:eastAsia="zh-CN"/>
    </w:rPr>
  </w:style>
  <w:style w:type="paragraph" w:styleId="PlainText">
    <w:name w:val="Plain Text"/>
    <w:basedOn w:val="Normal"/>
    <w:link w:val="PlainTextChar"/>
    <w:uiPriority w:val="99"/>
    <w:unhideWhenUsed/>
    <w:rsid w:val="00BF2529"/>
    <w:pPr>
      <w:spacing w:after="0" w:line="240" w:lineRule="auto"/>
    </w:pPr>
    <w:rPr>
      <w:rFonts w:ascii="Consolas" w:eastAsia="Calibri" w:hAnsi="Consolas"/>
      <w:sz w:val="21"/>
      <w:szCs w:val="21"/>
      <w:lang w:eastAsia="en-US"/>
    </w:rPr>
  </w:style>
  <w:style w:type="character" w:customStyle="1" w:styleId="PlainTextChar">
    <w:name w:val="Plain Text Char"/>
    <w:link w:val="PlainText"/>
    <w:uiPriority w:val="99"/>
    <w:rsid w:val="00BF2529"/>
    <w:rPr>
      <w:rFonts w:ascii="Consolas" w:hAnsi="Consolas"/>
      <w:sz w:val="21"/>
      <w:szCs w:val="21"/>
    </w:rPr>
  </w:style>
  <w:style w:type="paragraph" w:styleId="ListParagraph">
    <w:name w:val="List Paragraph"/>
    <w:basedOn w:val="Normal"/>
    <w:uiPriority w:val="34"/>
    <w:qFormat/>
    <w:rsid w:val="007B0555"/>
    <w:pPr>
      <w:ind w:left="720"/>
      <w:contextualSpacing/>
    </w:pPr>
  </w:style>
  <w:style w:type="paragraph" w:styleId="Header">
    <w:name w:val="header"/>
    <w:basedOn w:val="Normal"/>
    <w:link w:val="HeaderChar"/>
    <w:uiPriority w:val="99"/>
    <w:unhideWhenUsed/>
    <w:rsid w:val="002D7509"/>
    <w:pPr>
      <w:tabs>
        <w:tab w:val="center" w:pos="4513"/>
        <w:tab w:val="right" w:pos="9026"/>
      </w:tabs>
      <w:spacing w:after="0" w:line="240" w:lineRule="auto"/>
    </w:pPr>
  </w:style>
  <w:style w:type="character" w:customStyle="1" w:styleId="HeaderChar">
    <w:name w:val="Header Char"/>
    <w:link w:val="Header"/>
    <w:uiPriority w:val="99"/>
    <w:rsid w:val="002D7509"/>
    <w:rPr>
      <w:rFonts w:eastAsia="Times New Roman"/>
      <w:lang w:eastAsia="zh-CN"/>
    </w:rPr>
  </w:style>
  <w:style w:type="paragraph" w:styleId="Footer">
    <w:name w:val="footer"/>
    <w:basedOn w:val="Normal"/>
    <w:link w:val="FooterChar"/>
    <w:uiPriority w:val="99"/>
    <w:unhideWhenUsed/>
    <w:rsid w:val="002D7509"/>
    <w:pPr>
      <w:tabs>
        <w:tab w:val="center" w:pos="4513"/>
        <w:tab w:val="right" w:pos="9026"/>
      </w:tabs>
      <w:spacing w:after="0" w:line="240" w:lineRule="auto"/>
    </w:pPr>
  </w:style>
  <w:style w:type="character" w:customStyle="1" w:styleId="FooterChar">
    <w:name w:val="Footer Char"/>
    <w:link w:val="Footer"/>
    <w:uiPriority w:val="99"/>
    <w:rsid w:val="002D7509"/>
    <w:rPr>
      <w:rFonts w:eastAsia="Times New Roman"/>
      <w:lang w:eastAsia="zh-CN"/>
    </w:rPr>
  </w:style>
  <w:style w:type="table" w:styleId="TableGrid">
    <w:name w:val="Table Grid"/>
    <w:basedOn w:val="TableNormal"/>
    <w:uiPriority w:val="59"/>
    <w:rsid w:val="00DB00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3B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3BCA"/>
    <w:rPr>
      <w:rFonts w:ascii="Segoe UI" w:eastAsia="Times New Roman" w:hAnsi="Segoe UI" w:cs="Segoe UI"/>
      <w:sz w:val="18"/>
      <w:szCs w:val="18"/>
      <w:lang w:val="en-GB" w:eastAsia="zh-CN"/>
    </w:rPr>
  </w:style>
  <w:style w:type="character" w:styleId="CommentReference">
    <w:name w:val="annotation reference"/>
    <w:basedOn w:val="DefaultParagraphFont"/>
    <w:uiPriority w:val="99"/>
    <w:semiHidden/>
    <w:unhideWhenUsed/>
    <w:rsid w:val="00CD7D41"/>
    <w:rPr>
      <w:sz w:val="16"/>
      <w:szCs w:val="16"/>
    </w:rPr>
  </w:style>
  <w:style w:type="paragraph" w:styleId="CommentText">
    <w:name w:val="annotation text"/>
    <w:basedOn w:val="Normal"/>
    <w:link w:val="CommentTextChar"/>
    <w:uiPriority w:val="99"/>
    <w:semiHidden/>
    <w:unhideWhenUsed/>
    <w:rsid w:val="00CD7D41"/>
    <w:pPr>
      <w:spacing w:line="240" w:lineRule="auto"/>
    </w:pPr>
    <w:rPr>
      <w:sz w:val="20"/>
      <w:szCs w:val="20"/>
    </w:rPr>
  </w:style>
  <w:style w:type="character" w:customStyle="1" w:styleId="CommentTextChar">
    <w:name w:val="Comment Text Char"/>
    <w:basedOn w:val="DefaultParagraphFont"/>
    <w:link w:val="CommentText"/>
    <w:uiPriority w:val="99"/>
    <w:semiHidden/>
    <w:rsid w:val="00CD7D41"/>
    <w:rPr>
      <w:rFonts w:eastAsia="Times New Roman"/>
      <w:lang w:val="en-GB" w:eastAsia="zh-CN"/>
    </w:rPr>
  </w:style>
  <w:style w:type="paragraph" w:styleId="CommentSubject">
    <w:name w:val="annotation subject"/>
    <w:basedOn w:val="CommentText"/>
    <w:next w:val="CommentText"/>
    <w:link w:val="CommentSubjectChar"/>
    <w:uiPriority w:val="99"/>
    <w:semiHidden/>
    <w:unhideWhenUsed/>
    <w:rsid w:val="00CD7D41"/>
    <w:rPr>
      <w:b/>
      <w:bCs/>
    </w:rPr>
  </w:style>
  <w:style w:type="character" w:customStyle="1" w:styleId="CommentSubjectChar">
    <w:name w:val="Comment Subject Char"/>
    <w:basedOn w:val="CommentTextChar"/>
    <w:link w:val="CommentSubject"/>
    <w:uiPriority w:val="99"/>
    <w:semiHidden/>
    <w:rsid w:val="00CD7D41"/>
    <w:rPr>
      <w:rFonts w:eastAsia="Times New Roman"/>
      <w:b/>
      <w:bCs/>
      <w:lang w:val="en-GB" w:eastAsia="zh-CN"/>
    </w:rPr>
  </w:style>
  <w:style w:type="character" w:customStyle="1" w:styleId="Heading1Char">
    <w:name w:val="Heading 1 Char"/>
    <w:basedOn w:val="DefaultParagraphFont"/>
    <w:link w:val="Heading1"/>
    <w:uiPriority w:val="9"/>
    <w:rsid w:val="0074411A"/>
    <w:rPr>
      <w:rFonts w:ascii="Times New Roman" w:eastAsia="Times New Roman" w:hAnsi="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68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4D9D7-3B10-44C8-9108-DDAC15571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EFFC509A.dotm</Template>
  <TotalTime>0</TotalTime>
  <Pages>6</Pages>
  <Words>1782</Words>
  <Characters>10159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2020-04-21T09:57:00Z</dcterms:created>
  <dcterms:modified xsi:type="dcterms:W3CDTF">2020-04-21T11:38:00Z</dcterms:modified>
</cp:coreProperties>
</file>